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0D93A" w14:textId="3324D840" w:rsidR="00CC1C89" w:rsidRPr="00EC0C2B" w:rsidRDefault="00CC1C89" w:rsidP="00961269">
      <w:pPr>
        <w:spacing w:after="0"/>
      </w:pPr>
    </w:p>
    <w:p w14:paraId="3D2A5738" w14:textId="2CD0ECDB" w:rsidR="00754596" w:rsidRPr="00910484" w:rsidRDefault="00412285" w:rsidP="00910484">
      <w:pPr>
        <w:pStyle w:val="Overskrift1"/>
        <w:rPr>
          <w:b/>
        </w:rPr>
      </w:pPr>
      <w:bookmarkStart w:id="0" w:name="_Toc84311102"/>
      <w:r w:rsidRPr="00412285">
        <w:rPr>
          <w:b/>
        </w:rPr>
        <w:t>Bilag 2 Leverandørens løsningsbeskrivelse</w:t>
      </w:r>
      <w:bookmarkEnd w:id="0"/>
    </w:p>
    <w:p w14:paraId="1C60CE52" w14:textId="77777777" w:rsidR="00910484" w:rsidRDefault="00910484" w:rsidP="006F4EE9">
      <w:pPr>
        <w:pStyle w:val="Listeavsnitt"/>
        <w:numPr>
          <w:ilvl w:val="1"/>
          <w:numId w:val="8"/>
        </w:numPr>
        <w:spacing w:after="0"/>
        <w:rPr>
          <w:b/>
        </w:rPr>
      </w:pPr>
      <w:bookmarkStart w:id="1" w:name="_Hlk31349084"/>
      <w:r>
        <w:rPr>
          <w:b/>
        </w:rPr>
        <w:t>Minimumskrav</w:t>
      </w:r>
    </w:p>
    <w:p w14:paraId="48D7E480" w14:textId="77777777" w:rsidR="00910484" w:rsidRPr="00804218" w:rsidRDefault="00910484" w:rsidP="00910484">
      <w:pPr>
        <w:spacing w:after="0"/>
      </w:pPr>
      <w:r>
        <w:t>Leverandøren skal dokumentere at han oppfyller følgende minimumskrav gjennom aksept og etterspurt dokumentasjon. Manglende oppfyllelse av minimumskrav kan medføre avvisning.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756"/>
        <w:gridCol w:w="392"/>
        <w:gridCol w:w="518"/>
        <w:gridCol w:w="4260"/>
      </w:tblGrid>
      <w:tr w:rsidR="00910484" w:rsidRPr="0047732B" w14:paraId="34689771" w14:textId="77777777">
        <w:tc>
          <w:tcPr>
            <w:tcW w:w="3756" w:type="dxa"/>
            <w:shd w:val="clear" w:color="auto" w:fill="DEEAF6" w:themeFill="accent1" w:themeFillTint="33"/>
          </w:tcPr>
          <w:p w14:paraId="1D65CBA2" w14:textId="77777777" w:rsidR="00910484" w:rsidRPr="0047732B" w:rsidRDefault="00910484">
            <w:bookmarkStart w:id="2" w:name="_Hlk30493246"/>
            <w:r w:rsidRPr="0047732B">
              <w:t>Krav</w:t>
            </w:r>
          </w:p>
        </w:tc>
        <w:tc>
          <w:tcPr>
            <w:tcW w:w="392" w:type="dxa"/>
            <w:shd w:val="clear" w:color="auto" w:fill="DEEAF6" w:themeFill="accent1" w:themeFillTint="33"/>
          </w:tcPr>
          <w:p w14:paraId="6541C41D" w14:textId="77777777" w:rsidR="00910484" w:rsidRPr="0047732B" w:rsidRDefault="00910484">
            <w:r w:rsidRPr="0047732B">
              <w:t>Ja</w:t>
            </w:r>
          </w:p>
        </w:tc>
        <w:tc>
          <w:tcPr>
            <w:tcW w:w="518" w:type="dxa"/>
            <w:shd w:val="clear" w:color="auto" w:fill="DEEAF6" w:themeFill="accent1" w:themeFillTint="33"/>
          </w:tcPr>
          <w:p w14:paraId="270D8A91" w14:textId="77777777" w:rsidR="00910484" w:rsidRPr="0047732B" w:rsidRDefault="00910484">
            <w:r w:rsidRPr="0047732B">
              <w:t>Nei</w:t>
            </w:r>
          </w:p>
        </w:tc>
        <w:tc>
          <w:tcPr>
            <w:tcW w:w="4260" w:type="dxa"/>
            <w:shd w:val="clear" w:color="auto" w:fill="DEEAF6" w:themeFill="accent1" w:themeFillTint="33"/>
          </w:tcPr>
          <w:p w14:paraId="4D89A415" w14:textId="77777777" w:rsidR="00910484" w:rsidRPr="0047732B" w:rsidRDefault="00910484">
            <w:r w:rsidRPr="0047732B">
              <w:t>Leverandørens beskrivelse/kommentarer</w:t>
            </w:r>
          </w:p>
        </w:tc>
      </w:tr>
      <w:tr w:rsidR="00910484" w:rsidRPr="0047732B" w14:paraId="5F347523" w14:textId="77777777">
        <w:tc>
          <w:tcPr>
            <w:tcW w:w="3756" w:type="dxa"/>
            <w:shd w:val="clear" w:color="auto" w:fill="DEEAF6" w:themeFill="accent1" w:themeFillTint="33"/>
          </w:tcPr>
          <w:p w14:paraId="2B868D6A" w14:textId="77777777" w:rsidR="00910484" w:rsidRPr="0047732B" w:rsidRDefault="00910484">
            <w:r w:rsidRPr="0047732B">
              <w:t>Leverandørens aksepterer og bekrefte</w:t>
            </w:r>
            <w:r>
              <w:t>r</w:t>
            </w:r>
            <w:r w:rsidRPr="0047732B">
              <w:t xml:space="preserve"> at Oppdragsgivers krav stilt i Bilag 1 er oppfylt.</w:t>
            </w:r>
          </w:p>
        </w:tc>
        <w:tc>
          <w:tcPr>
            <w:tcW w:w="392" w:type="dxa"/>
          </w:tcPr>
          <w:p w14:paraId="63EBDA4C" w14:textId="77777777" w:rsidR="00910484" w:rsidRPr="0047732B" w:rsidRDefault="00910484"/>
        </w:tc>
        <w:tc>
          <w:tcPr>
            <w:tcW w:w="518" w:type="dxa"/>
          </w:tcPr>
          <w:p w14:paraId="6A2277B0" w14:textId="77777777" w:rsidR="00910484" w:rsidRPr="0047732B" w:rsidRDefault="00910484"/>
        </w:tc>
        <w:tc>
          <w:tcPr>
            <w:tcW w:w="4260" w:type="dxa"/>
          </w:tcPr>
          <w:p w14:paraId="47569239" w14:textId="77777777" w:rsidR="00910484" w:rsidRPr="0047732B" w:rsidRDefault="00910484"/>
        </w:tc>
      </w:tr>
      <w:tr w:rsidR="00910484" w:rsidRPr="00A40D04" w14:paraId="04922C7C" w14:textId="77777777">
        <w:tc>
          <w:tcPr>
            <w:tcW w:w="3756" w:type="dxa"/>
            <w:shd w:val="clear" w:color="auto" w:fill="DEEAF6" w:themeFill="accent1" w:themeFillTint="33"/>
          </w:tcPr>
          <w:p w14:paraId="7A7EB726" w14:textId="77777777" w:rsidR="00910484" w:rsidRPr="0047732B" w:rsidRDefault="00910484">
            <w:r w:rsidRPr="0047732B">
              <w:t xml:space="preserve">Leverandøren skal oppgi fast kontaktperson for mottak av </w:t>
            </w:r>
            <w:r>
              <w:t>bestillinger, befaring og prosjektering</w:t>
            </w:r>
            <w:r w:rsidRPr="0047732B">
              <w:t>.</w:t>
            </w:r>
          </w:p>
        </w:tc>
        <w:tc>
          <w:tcPr>
            <w:tcW w:w="392" w:type="dxa"/>
          </w:tcPr>
          <w:p w14:paraId="6A451B2C" w14:textId="77777777" w:rsidR="00910484" w:rsidRPr="0047732B" w:rsidRDefault="00910484"/>
        </w:tc>
        <w:tc>
          <w:tcPr>
            <w:tcW w:w="518" w:type="dxa"/>
          </w:tcPr>
          <w:p w14:paraId="78305640" w14:textId="77777777" w:rsidR="00910484" w:rsidRPr="0047732B" w:rsidRDefault="00910484"/>
        </w:tc>
        <w:tc>
          <w:tcPr>
            <w:tcW w:w="4260" w:type="dxa"/>
          </w:tcPr>
          <w:p w14:paraId="7169CB56" w14:textId="77777777" w:rsidR="00910484" w:rsidRPr="0047732B" w:rsidRDefault="00910484">
            <w:r w:rsidRPr="0047732B">
              <w:t>Navn:</w:t>
            </w:r>
          </w:p>
          <w:p w14:paraId="02AA8647" w14:textId="77777777" w:rsidR="00910484" w:rsidRPr="0047732B" w:rsidRDefault="00910484">
            <w:r w:rsidRPr="0047732B">
              <w:t>Stilling:</w:t>
            </w:r>
          </w:p>
          <w:p w14:paraId="62EDF1C9" w14:textId="77777777" w:rsidR="00910484" w:rsidRPr="0047732B" w:rsidRDefault="00910484">
            <w:r w:rsidRPr="0047732B">
              <w:t>E-post:</w:t>
            </w:r>
          </w:p>
          <w:p w14:paraId="5D619B5D" w14:textId="77777777" w:rsidR="00910484" w:rsidRPr="0047732B" w:rsidRDefault="00910484">
            <w:r w:rsidRPr="0047732B">
              <w:t>Mobil:</w:t>
            </w:r>
          </w:p>
        </w:tc>
      </w:tr>
      <w:bookmarkEnd w:id="2"/>
    </w:tbl>
    <w:p w14:paraId="76C14186" w14:textId="77777777" w:rsidR="00910484" w:rsidRPr="00910484" w:rsidRDefault="00910484" w:rsidP="00910484">
      <w:pPr>
        <w:spacing w:after="0"/>
        <w:rPr>
          <w:b/>
        </w:rPr>
      </w:pPr>
    </w:p>
    <w:p w14:paraId="4623BC9C" w14:textId="273FE63C" w:rsidR="00027664" w:rsidRPr="009E2EC1" w:rsidRDefault="00A74292" w:rsidP="006F4EE9">
      <w:pPr>
        <w:pStyle w:val="Listeavsnitt"/>
        <w:numPr>
          <w:ilvl w:val="1"/>
          <w:numId w:val="8"/>
        </w:numPr>
        <w:spacing w:after="0"/>
        <w:rPr>
          <w:b/>
        </w:rPr>
      </w:pPr>
      <w:r>
        <w:rPr>
          <w:b/>
        </w:rPr>
        <w:t>Kvalitet/Kompetanse</w:t>
      </w:r>
    </w:p>
    <w:p w14:paraId="640779EC" w14:textId="77777777" w:rsidR="006C5BF1" w:rsidRPr="00CE7CAE" w:rsidRDefault="00770A16" w:rsidP="00770A16">
      <w:pPr>
        <w:spacing w:after="0"/>
        <w:rPr>
          <w:i/>
          <w:sz w:val="18"/>
          <w:szCs w:val="18"/>
        </w:rPr>
      </w:pPr>
      <w:bookmarkStart w:id="3" w:name="_Hlk31351607"/>
      <w:bookmarkEnd w:id="1"/>
      <w:r w:rsidRPr="00CE7CAE">
        <w:rPr>
          <w:i/>
          <w:sz w:val="18"/>
          <w:szCs w:val="18"/>
        </w:rPr>
        <w:t>Leverandørens besvarelse inngår i evalueringen.</w:t>
      </w:r>
      <w:r w:rsidR="00300800" w:rsidRPr="00CE7CAE">
        <w:rPr>
          <w:i/>
          <w:sz w:val="18"/>
          <w:szCs w:val="18"/>
        </w:rPr>
        <w:t xml:space="preserve"> Leverandørens felt for besvarelse kan utvides ved behov</w:t>
      </w:r>
      <w:r w:rsidR="00ED5FFB" w:rsidRPr="00CE7CAE">
        <w:rPr>
          <w:i/>
          <w:sz w:val="18"/>
          <w:szCs w:val="18"/>
        </w:rPr>
        <w:t>.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752"/>
        <w:gridCol w:w="400"/>
        <w:gridCol w:w="518"/>
        <w:gridCol w:w="4256"/>
      </w:tblGrid>
      <w:tr w:rsidR="004B4A19" w:rsidRPr="004B4A19" w14:paraId="2C09C801" w14:textId="77777777" w:rsidTr="004B4A19">
        <w:tc>
          <w:tcPr>
            <w:tcW w:w="3752" w:type="dxa"/>
            <w:shd w:val="clear" w:color="auto" w:fill="DEEAF6" w:themeFill="accent1" w:themeFillTint="33"/>
          </w:tcPr>
          <w:bookmarkEnd w:id="3"/>
          <w:p w14:paraId="0DDD36FE" w14:textId="77777777" w:rsidR="004B4A19" w:rsidRPr="004B4A19" w:rsidRDefault="004B4A19" w:rsidP="004B4A19">
            <w:pPr>
              <w:spacing w:line="259" w:lineRule="auto"/>
              <w:rPr>
                <w:i/>
              </w:rPr>
            </w:pPr>
            <w:r w:rsidRPr="004B4A19">
              <w:rPr>
                <w:i/>
              </w:rPr>
              <w:t>Krav</w:t>
            </w:r>
          </w:p>
        </w:tc>
        <w:tc>
          <w:tcPr>
            <w:tcW w:w="400" w:type="dxa"/>
            <w:shd w:val="clear" w:color="auto" w:fill="DEEAF6" w:themeFill="accent1" w:themeFillTint="33"/>
          </w:tcPr>
          <w:p w14:paraId="7A936318" w14:textId="77777777" w:rsidR="004B4A19" w:rsidRPr="004B4A19" w:rsidRDefault="004B4A19" w:rsidP="004B4A19">
            <w:pPr>
              <w:spacing w:line="259" w:lineRule="auto"/>
              <w:rPr>
                <w:i/>
              </w:rPr>
            </w:pPr>
            <w:r w:rsidRPr="004B4A19">
              <w:rPr>
                <w:i/>
              </w:rPr>
              <w:t>Ja</w:t>
            </w:r>
          </w:p>
        </w:tc>
        <w:tc>
          <w:tcPr>
            <w:tcW w:w="518" w:type="dxa"/>
            <w:shd w:val="clear" w:color="auto" w:fill="DEEAF6" w:themeFill="accent1" w:themeFillTint="33"/>
          </w:tcPr>
          <w:p w14:paraId="034D9219" w14:textId="77777777" w:rsidR="004B4A19" w:rsidRPr="004B4A19" w:rsidRDefault="004B4A19" w:rsidP="004B4A19">
            <w:pPr>
              <w:spacing w:line="259" w:lineRule="auto"/>
              <w:rPr>
                <w:i/>
              </w:rPr>
            </w:pPr>
            <w:r w:rsidRPr="004B4A19">
              <w:rPr>
                <w:i/>
              </w:rPr>
              <w:t>Nei</w:t>
            </w:r>
          </w:p>
        </w:tc>
        <w:tc>
          <w:tcPr>
            <w:tcW w:w="4256" w:type="dxa"/>
            <w:shd w:val="clear" w:color="auto" w:fill="DEEAF6" w:themeFill="accent1" w:themeFillTint="33"/>
          </w:tcPr>
          <w:p w14:paraId="51EA7EA8" w14:textId="77777777" w:rsidR="004B4A19" w:rsidRPr="004B4A19" w:rsidRDefault="004B4A19" w:rsidP="004B4A19">
            <w:pPr>
              <w:spacing w:line="259" w:lineRule="auto"/>
              <w:rPr>
                <w:i/>
              </w:rPr>
            </w:pPr>
            <w:r w:rsidRPr="004B4A19">
              <w:rPr>
                <w:i/>
              </w:rPr>
              <w:t>Leverandørens beskrivelse/kommentarer</w:t>
            </w:r>
          </w:p>
        </w:tc>
      </w:tr>
      <w:tr w:rsidR="004B4A19" w:rsidRPr="004B4A19" w14:paraId="445FACD1" w14:textId="77777777" w:rsidTr="004B4A19">
        <w:tc>
          <w:tcPr>
            <w:tcW w:w="3752" w:type="dxa"/>
            <w:shd w:val="clear" w:color="auto" w:fill="DEEAF6" w:themeFill="accent1" w:themeFillTint="33"/>
          </w:tcPr>
          <w:p w14:paraId="0E4A9819" w14:textId="3A759686" w:rsidR="004B4A19" w:rsidRPr="00C23CF6" w:rsidRDefault="00C23CF6" w:rsidP="004B4A19">
            <w:pPr>
              <w:spacing w:line="259" w:lineRule="auto"/>
              <w:rPr>
                <w:iCs/>
              </w:rPr>
            </w:pPr>
            <w:r>
              <w:rPr>
                <w:rFonts w:ascii="Calibri" w:eastAsia="Calibri" w:hAnsi="Calibri" w:cs="Calibri"/>
                <w:color w:val="000000"/>
              </w:rPr>
              <w:t>Vi vil evaluere CV til prosjektleder som vil gjennomføre oppdrag på kontrakten.</w:t>
            </w:r>
            <w:r w:rsidR="00B67DA3">
              <w:rPr>
                <w:rFonts w:ascii="Calibri" w:eastAsia="Calibri" w:hAnsi="Calibri" w:cs="Calibri"/>
                <w:color w:val="000000"/>
              </w:rPr>
              <w:t xml:space="preserve"> Bruk vedlagt mal.</w:t>
            </w:r>
          </w:p>
        </w:tc>
        <w:tc>
          <w:tcPr>
            <w:tcW w:w="400" w:type="dxa"/>
          </w:tcPr>
          <w:p w14:paraId="5EB9A05E" w14:textId="77777777" w:rsidR="004B4A19" w:rsidRPr="004B4A19" w:rsidRDefault="004B4A19" w:rsidP="004B4A19">
            <w:pPr>
              <w:spacing w:line="259" w:lineRule="auto"/>
              <w:rPr>
                <w:i/>
              </w:rPr>
            </w:pPr>
          </w:p>
        </w:tc>
        <w:tc>
          <w:tcPr>
            <w:tcW w:w="518" w:type="dxa"/>
          </w:tcPr>
          <w:p w14:paraId="124A1336" w14:textId="77777777" w:rsidR="004B4A19" w:rsidRPr="004B4A19" w:rsidRDefault="004B4A19" w:rsidP="004B4A19">
            <w:pPr>
              <w:spacing w:line="259" w:lineRule="auto"/>
              <w:rPr>
                <w:i/>
              </w:rPr>
            </w:pPr>
          </w:p>
        </w:tc>
        <w:tc>
          <w:tcPr>
            <w:tcW w:w="4256" w:type="dxa"/>
          </w:tcPr>
          <w:p w14:paraId="3ECFC905" w14:textId="77777777" w:rsidR="004B4A19" w:rsidRPr="004B4A19" w:rsidRDefault="004B4A19" w:rsidP="004B4A19">
            <w:pPr>
              <w:spacing w:line="259" w:lineRule="auto"/>
              <w:rPr>
                <w:i/>
              </w:rPr>
            </w:pPr>
          </w:p>
        </w:tc>
      </w:tr>
    </w:tbl>
    <w:p w14:paraId="508D0298" w14:textId="77777777" w:rsidR="00E14D29" w:rsidRDefault="00E14D29" w:rsidP="00770A16">
      <w:pPr>
        <w:spacing w:after="0"/>
        <w:rPr>
          <w:i/>
          <w:color w:val="FF0000"/>
        </w:rPr>
      </w:pPr>
    </w:p>
    <w:p w14:paraId="4CA96DB7" w14:textId="535D35F0" w:rsidR="00961269" w:rsidRDefault="00A74292" w:rsidP="006F4EE9">
      <w:pPr>
        <w:pStyle w:val="Listeavsnitt"/>
        <w:numPr>
          <w:ilvl w:val="1"/>
          <w:numId w:val="8"/>
        </w:numPr>
        <w:spacing w:after="0"/>
        <w:rPr>
          <w:b/>
        </w:rPr>
      </w:pPr>
      <w:r>
        <w:rPr>
          <w:b/>
        </w:rPr>
        <w:t>Miljø</w:t>
      </w:r>
    </w:p>
    <w:p w14:paraId="1AE2DFEC" w14:textId="77777777" w:rsidR="00310002" w:rsidRPr="00CE7CAE" w:rsidRDefault="00310002" w:rsidP="00310002">
      <w:pPr>
        <w:spacing w:after="0"/>
        <w:rPr>
          <w:b/>
          <w:sz w:val="18"/>
          <w:szCs w:val="18"/>
        </w:rPr>
      </w:pPr>
      <w:r w:rsidRPr="00CE7CAE">
        <w:rPr>
          <w:i/>
          <w:sz w:val="18"/>
          <w:szCs w:val="18"/>
        </w:rPr>
        <w:t>Leverandørens besvarelse inngår i evalueringen. Leverandørens felt for besvarelse kan utvides ved behov.</w:t>
      </w:r>
    </w:p>
    <w:tbl>
      <w:tblPr>
        <w:tblStyle w:val="Tabellrutenett"/>
        <w:tblW w:w="8926" w:type="dxa"/>
        <w:tblLook w:val="04A0" w:firstRow="1" w:lastRow="0" w:firstColumn="1" w:lastColumn="0" w:noHBand="0" w:noVBand="1"/>
      </w:tblPr>
      <w:tblGrid>
        <w:gridCol w:w="3720"/>
        <w:gridCol w:w="392"/>
        <w:gridCol w:w="586"/>
        <w:gridCol w:w="4228"/>
      </w:tblGrid>
      <w:tr w:rsidR="00310002" w:rsidRPr="0047732B" w14:paraId="3C53032C" w14:textId="77777777" w:rsidTr="00902999">
        <w:tc>
          <w:tcPr>
            <w:tcW w:w="3720" w:type="dxa"/>
            <w:shd w:val="clear" w:color="auto" w:fill="DEEAF6" w:themeFill="accent1" w:themeFillTint="33"/>
          </w:tcPr>
          <w:p w14:paraId="0CB51D6E" w14:textId="77777777" w:rsidR="00310002" w:rsidRPr="0047732B" w:rsidRDefault="00310002" w:rsidP="000A79F4">
            <w:r w:rsidRPr="0047732B">
              <w:t>Krav</w:t>
            </w:r>
          </w:p>
        </w:tc>
        <w:tc>
          <w:tcPr>
            <w:tcW w:w="392" w:type="dxa"/>
            <w:shd w:val="clear" w:color="auto" w:fill="DEEAF6" w:themeFill="accent1" w:themeFillTint="33"/>
          </w:tcPr>
          <w:p w14:paraId="1B36BD62" w14:textId="77777777" w:rsidR="00310002" w:rsidRPr="0047732B" w:rsidRDefault="00310002" w:rsidP="000A79F4">
            <w:r w:rsidRPr="0047732B">
              <w:t>Ja</w:t>
            </w:r>
          </w:p>
        </w:tc>
        <w:tc>
          <w:tcPr>
            <w:tcW w:w="586" w:type="dxa"/>
            <w:shd w:val="clear" w:color="auto" w:fill="DEEAF6" w:themeFill="accent1" w:themeFillTint="33"/>
          </w:tcPr>
          <w:p w14:paraId="1E0C29D4" w14:textId="77777777" w:rsidR="00310002" w:rsidRPr="0047732B" w:rsidRDefault="00310002" w:rsidP="000A79F4">
            <w:r w:rsidRPr="0047732B">
              <w:t>Nei</w:t>
            </w:r>
          </w:p>
        </w:tc>
        <w:tc>
          <w:tcPr>
            <w:tcW w:w="4228" w:type="dxa"/>
            <w:shd w:val="clear" w:color="auto" w:fill="DEEAF6" w:themeFill="accent1" w:themeFillTint="33"/>
          </w:tcPr>
          <w:p w14:paraId="53AD5998" w14:textId="77777777" w:rsidR="00310002" w:rsidRPr="0047732B" w:rsidRDefault="00310002" w:rsidP="000A79F4">
            <w:r w:rsidRPr="0047732B">
              <w:t>Leverandørens beskrivelse/kommentarer</w:t>
            </w:r>
          </w:p>
        </w:tc>
      </w:tr>
      <w:tr w:rsidR="00310002" w:rsidRPr="0047732B" w14:paraId="2DF68185" w14:textId="77777777" w:rsidTr="00902999">
        <w:tc>
          <w:tcPr>
            <w:tcW w:w="3720" w:type="dxa"/>
            <w:shd w:val="clear" w:color="auto" w:fill="DEEAF6" w:themeFill="accent1" w:themeFillTint="33"/>
          </w:tcPr>
          <w:p w14:paraId="1D875BF3" w14:textId="77777777" w:rsidR="006F3A54" w:rsidRPr="006F3A54" w:rsidRDefault="006F3A54" w:rsidP="000A79F4">
            <w:pPr>
              <w:rPr>
                <w:b/>
                <w:bCs/>
              </w:rPr>
            </w:pPr>
            <w:r w:rsidRPr="006F3A54">
              <w:rPr>
                <w:b/>
                <w:bCs/>
              </w:rPr>
              <w:t>Kjøretøy:</w:t>
            </w:r>
          </w:p>
          <w:p w14:paraId="57AD787D" w14:textId="0A13F215" w:rsidR="00310002" w:rsidRPr="0047732B" w:rsidRDefault="0018168F" w:rsidP="000A79F4">
            <w:r w:rsidRPr="0018168F">
              <w:t>Bruk av klimavennlige kjøretøy til å gjennomføre leveranser i henhold til denne kontrakten. Tilbyder skal beskrive andel av oppmøtene på kontrakten som skal gjennomføres med kjøretøy på elektrisitet, hydrogen og biogass hvert år</w:t>
            </w:r>
            <w:r>
              <w:t>.</w:t>
            </w:r>
            <w:r w:rsidR="00C5440F">
              <w:t xml:space="preserve"> </w:t>
            </w:r>
            <w:r w:rsidRPr="0018168F">
              <w:t xml:space="preserve">Tilbyder skal fylle ut </w:t>
            </w:r>
            <w:r w:rsidR="00701AFA">
              <w:t>Bilag 1d_</w:t>
            </w:r>
            <w:r w:rsidRPr="0018168F">
              <w:t>kjøretøysskjema</w:t>
            </w:r>
          </w:p>
        </w:tc>
        <w:tc>
          <w:tcPr>
            <w:tcW w:w="392" w:type="dxa"/>
          </w:tcPr>
          <w:p w14:paraId="34F43485" w14:textId="77777777" w:rsidR="00310002" w:rsidRPr="0047732B" w:rsidRDefault="00310002" w:rsidP="000A79F4"/>
        </w:tc>
        <w:tc>
          <w:tcPr>
            <w:tcW w:w="586" w:type="dxa"/>
          </w:tcPr>
          <w:p w14:paraId="178F9561" w14:textId="77777777" w:rsidR="00310002" w:rsidRPr="0047732B" w:rsidRDefault="00310002" w:rsidP="000A79F4"/>
        </w:tc>
        <w:tc>
          <w:tcPr>
            <w:tcW w:w="4228" w:type="dxa"/>
          </w:tcPr>
          <w:p w14:paraId="7A627384" w14:textId="77777777" w:rsidR="00310002" w:rsidRPr="0047732B" w:rsidRDefault="00310002" w:rsidP="000A79F4"/>
        </w:tc>
      </w:tr>
      <w:tr w:rsidR="00310002" w:rsidRPr="00A40D04" w14:paraId="7EDD236E" w14:textId="77777777" w:rsidTr="00902999">
        <w:tc>
          <w:tcPr>
            <w:tcW w:w="3720" w:type="dxa"/>
            <w:shd w:val="clear" w:color="auto" w:fill="DEEAF6" w:themeFill="accent1" w:themeFillTint="33"/>
          </w:tcPr>
          <w:p w14:paraId="7E2F73E4" w14:textId="77777777" w:rsidR="006F3A54" w:rsidRPr="00CE7CAE" w:rsidRDefault="006F3A54" w:rsidP="00CE7CAE">
            <w:pPr>
              <w:pStyle w:val="Ingenmellomrom"/>
              <w:rPr>
                <w:b/>
                <w:bCs/>
              </w:rPr>
            </w:pPr>
            <w:r w:rsidRPr="00CE7CAE">
              <w:rPr>
                <w:b/>
                <w:bCs/>
              </w:rPr>
              <w:t>Avstand fra utstyrslager til oppgitt adresse for kontrakten</w:t>
            </w:r>
          </w:p>
          <w:p w14:paraId="65531C49" w14:textId="3ACCE543" w:rsidR="006F3A54" w:rsidRPr="006F3A54" w:rsidRDefault="006F3A54" w:rsidP="00CE7CAE">
            <w:pPr>
              <w:pStyle w:val="Ingenmellomrom"/>
            </w:pPr>
            <w:r w:rsidRPr="006F3A54">
              <w:t>Vi vil evaluere avstanden som er oppgitt i "</w:t>
            </w:r>
            <w:r w:rsidR="00141E4A">
              <w:t>Bilag 3a_prisskjema</w:t>
            </w:r>
            <w:r w:rsidRPr="006F3A54">
              <w:t>" i km fra lager til oppgitt adresse for delkontrakten.</w:t>
            </w:r>
          </w:p>
          <w:p w14:paraId="64D39AD0" w14:textId="69E38CC8" w:rsidR="00310002" w:rsidRPr="00CE7CAE" w:rsidRDefault="006F3A54" w:rsidP="00CE7CAE">
            <w:pPr>
              <w:pStyle w:val="Ingenmellomrom"/>
              <w:rPr>
                <w:rFonts w:ascii="Times New Roman" w:eastAsia="Times New Roman" w:hAnsi="Times New Roman" w:cs="Times New Roman"/>
                <w:sz w:val="24"/>
                <w:szCs w:val="24"/>
                <w:lang w:eastAsia="nb-NO"/>
              </w:rPr>
            </w:pPr>
            <w:r w:rsidRPr="006F3A54">
              <w:t>Evalueringen vil gjøres med en lineær skala fra 0 - 250 km, hvor 0 km vil gi 10 poeng, og 250 km eller mer gir 0 poeng.</w:t>
            </w:r>
          </w:p>
        </w:tc>
        <w:tc>
          <w:tcPr>
            <w:tcW w:w="392" w:type="dxa"/>
          </w:tcPr>
          <w:p w14:paraId="24E7130D" w14:textId="77777777" w:rsidR="00310002" w:rsidRPr="0047732B" w:rsidRDefault="00310002" w:rsidP="000A79F4"/>
        </w:tc>
        <w:tc>
          <w:tcPr>
            <w:tcW w:w="586" w:type="dxa"/>
          </w:tcPr>
          <w:p w14:paraId="4FD2AC5E" w14:textId="77777777" w:rsidR="00310002" w:rsidRPr="0047732B" w:rsidRDefault="00310002" w:rsidP="000A79F4"/>
        </w:tc>
        <w:tc>
          <w:tcPr>
            <w:tcW w:w="4228" w:type="dxa"/>
          </w:tcPr>
          <w:p w14:paraId="602B7966" w14:textId="77777777" w:rsidR="00310002" w:rsidRPr="0047732B" w:rsidRDefault="00310002" w:rsidP="000A79F4"/>
        </w:tc>
      </w:tr>
    </w:tbl>
    <w:p w14:paraId="7A0A10B9" w14:textId="77777777" w:rsidR="00FD6AE2" w:rsidRDefault="00FD6AE2" w:rsidP="00FD6AE2">
      <w:pPr>
        <w:pStyle w:val="Listeavsnitt"/>
        <w:spacing w:after="0"/>
        <w:ind w:left="360"/>
        <w:rPr>
          <w:b/>
        </w:rPr>
      </w:pPr>
    </w:p>
    <w:p w14:paraId="31A73E3E" w14:textId="57693459" w:rsidR="001E0518" w:rsidRDefault="001E0518" w:rsidP="006F4EE9">
      <w:pPr>
        <w:pStyle w:val="Listeavsnitt"/>
        <w:numPr>
          <w:ilvl w:val="1"/>
          <w:numId w:val="8"/>
        </w:numPr>
        <w:spacing w:after="0"/>
        <w:rPr>
          <w:b/>
        </w:rPr>
      </w:pPr>
      <w:r>
        <w:rPr>
          <w:b/>
        </w:rPr>
        <w:t>Priser</w:t>
      </w:r>
    </w:p>
    <w:p w14:paraId="334466A4" w14:textId="1AF48777" w:rsidR="00EC7906" w:rsidRDefault="001E0518" w:rsidP="001E0518">
      <w:pPr>
        <w:spacing w:after="0"/>
        <w:rPr>
          <w:bCs/>
        </w:rPr>
      </w:pPr>
      <w:r>
        <w:rPr>
          <w:bCs/>
        </w:rPr>
        <w:t>Leverandøren skal oppgi priser</w:t>
      </w:r>
      <w:r w:rsidR="000771E5">
        <w:rPr>
          <w:bCs/>
        </w:rPr>
        <w:t xml:space="preserve"> o.l.</w:t>
      </w:r>
      <w:r>
        <w:rPr>
          <w:bCs/>
        </w:rPr>
        <w:t xml:space="preserve"> i </w:t>
      </w:r>
      <w:r w:rsidR="00141E4A">
        <w:rPr>
          <w:b/>
        </w:rPr>
        <w:t>Bilag 3a_</w:t>
      </w:r>
      <w:r w:rsidR="00215968">
        <w:rPr>
          <w:b/>
        </w:rPr>
        <w:t>prisskjema</w:t>
      </w:r>
    </w:p>
    <w:p w14:paraId="1239B35B" w14:textId="2D4538C4" w:rsidR="008B5897" w:rsidRPr="00C46703" w:rsidRDefault="00EC7906" w:rsidP="00C46703">
      <w:pPr>
        <w:spacing w:after="0"/>
        <w:rPr>
          <w:bCs/>
        </w:rPr>
      </w:pPr>
      <w:r>
        <w:rPr>
          <w:bCs/>
        </w:rPr>
        <w:t>T</w:t>
      </w:r>
      <w:r w:rsidR="001E0518">
        <w:rPr>
          <w:bCs/>
        </w:rPr>
        <w:t xml:space="preserve">ilbudte priser </w:t>
      </w:r>
      <w:r w:rsidR="000771E5">
        <w:rPr>
          <w:bCs/>
        </w:rPr>
        <w:t xml:space="preserve">mm </w:t>
      </w:r>
      <w:r w:rsidR="001E0518">
        <w:rPr>
          <w:bCs/>
        </w:rPr>
        <w:t>inngår i evalueringen.</w:t>
      </w:r>
    </w:p>
    <w:sectPr w:rsidR="008B5897" w:rsidRPr="00C4670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C33BE" w14:textId="77777777" w:rsidR="00267350" w:rsidRDefault="00267350" w:rsidP="00B2394E">
      <w:pPr>
        <w:spacing w:after="0" w:line="240" w:lineRule="auto"/>
      </w:pPr>
      <w:r>
        <w:separator/>
      </w:r>
    </w:p>
  </w:endnote>
  <w:endnote w:type="continuationSeparator" w:id="0">
    <w:p w14:paraId="131EF5E2" w14:textId="77777777" w:rsidR="00267350" w:rsidRDefault="00267350" w:rsidP="00B2394E">
      <w:pPr>
        <w:spacing w:after="0" w:line="240" w:lineRule="auto"/>
      </w:pPr>
      <w:r>
        <w:continuationSeparator/>
      </w:r>
    </w:p>
  </w:endnote>
  <w:endnote w:type="continuationNotice" w:id="1">
    <w:p w14:paraId="11CDDAE2" w14:textId="77777777" w:rsidR="00267350" w:rsidRDefault="002673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AE6A0" w14:textId="77777777" w:rsidR="000A79F4" w:rsidRDefault="000A79F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67642C6F" w14:textId="77777777" w:rsidR="000A79F4" w:rsidRDefault="000A79F4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090999A9" w14:textId="77777777" w:rsidR="000A79F4" w:rsidRDefault="000A79F4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05D00" w14:textId="77777777" w:rsidR="000A79F4" w:rsidRDefault="000A79F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82824" w14:textId="77777777" w:rsidR="00267350" w:rsidRDefault="00267350" w:rsidP="00B2394E">
      <w:pPr>
        <w:spacing w:after="0" w:line="240" w:lineRule="auto"/>
      </w:pPr>
      <w:r>
        <w:separator/>
      </w:r>
    </w:p>
  </w:footnote>
  <w:footnote w:type="continuationSeparator" w:id="0">
    <w:p w14:paraId="1BF5E44F" w14:textId="77777777" w:rsidR="00267350" w:rsidRDefault="00267350" w:rsidP="00B2394E">
      <w:pPr>
        <w:spacing w:after="0" w:line="240" w:lineRule="auto"/>
      </w:pPr>
      <w:r>
        <w:continuationSeparator/>
      </w:r>
    </w:p>
  </w:footnote>
  <w:footnote w:type="continuationNotice" w:id="1">
    <w:p w14:paraId="343C263A" w14:textId="77777777" w:rsidR="00267350" w:rsidRDefault="002673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BC57E" w14:textId="77777777" w:rsidR="000A79F4" w:rsidRDefault="000A79F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60534" w14:textId="16DFF050" w:rsidR="000A79F4" w:rsidRDefault="00CD1CED" w:rsidP="00B2394E">
    <w:pPr>
      <w:pStyle w:val="Topptekst"/>
      <w:jc w:val="right"/>
    </w:pPr>
    <w:r>
      <w:rPr>
        <w:noProof/>
      </w:rPr>
      <w:drawing>
        <wp:inline distT="0" distB="0" distL="0" distR="0" wp14:anchorId="667CFF7F" wp14:editId="7B193EEA">
          <wp:extent cx="1097280" cy="278130"/>
          <wp:effectExtent l="0" t="0" r="0" b="7620"/>
          <wp:docPr id="920552508" name="Bilde 920552508" descr="https://innsida.ntnu.no/documents/10157/3573032/logo_ntnu_bokm.png/03c40305-230c-4dbe-8ae5-fb7930e355d4?t=1386853927042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https://innsida.ntnu.no/documents/10157/3573032/logo_ntnu_bokm.png/03c40305-230c-4dbe-8ae5-fb7930e355d4?t=1386853927042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278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3CCF9" w14:textId="77777777" w:rsidR="000A79F4" w:rsidRDefault="000A79F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2CB9"/>
    <w:multiLevelType w:val="hybridMultilevel"/>
    <w:tmpl w:val="015EF3C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E2C2E"/>
    <w:multiLevelType w:val="hybridMultilevel"/>
    <w:tmpl w:val="338C062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18E6153"/>
    <w:multiLevelType w:val="multilevel"/>
    <w:tmpl w:val="6480FD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2755E4F"/>
    <w:multiLevelType w:val="hybridMultilevel"/>
    <w:tmpl w:val="CDC4761C"/>
    <w:lvl w:ilvl="0" w:tplc="48F66B74">
      <w:start w:val="92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2A7F40"/>
    <w:multiLevelType w:val="hybridMultilevel"/>
    <w:tmpl w:val="88165E1C"/>
    <w:lvl w:ilvl="0" w:tplc="2AFA1F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91B1D"/>
    <w:multiLevelType w:val="hybridMultilevel"/>
    <w:tmpl w:val="815E5A66"/>
    <w:lvl w:ilvl="0" w:tplc="27A200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17B6C"/>
    <w:multiLevelType w:val="hybridMultilevel"/>
    <w:tmpl w:val="9244D2CA"/>
    <w:lvl w:ilvl="0" w:tplc="46105E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F32F5"/>
    <w:multiLevelType w:val="hybridMultilevel"/>
    <w:tmpl w:val="294EEA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44D34"/>
    <w:multiLevelType w:val="hybridMultilevel"/>
    <w:tmpl w:val="980EDB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C5542"/>
    <w:multiLevelType w:val="hybridMultilevel"/>
    <w:tmpl w:val="61406C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92112AC"/>
    <w:multiLevelType w:val="hybridMultilevel"/>
    <w:tmpl w:val="77383CD8"/>
    <w:lvl w:ilvl="0" w:tplc="8C446D6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B14B7"/>
    <w:multiLevelType w:val="hybridMultilevel"/>
    <w:tmpl w:val="B47EC4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3510B"/>
    <w:multiLevelType w:val="multilevel"/>
    <w:tmpl w:val="CE02A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D9E39A1"/>
    <w:multiLevelType w:val="hybridMultilevel"/>
    <w:tmpl w:val="EDDA8738"/>
    <w:lvl w:ilvl="0" w:tplc="1F6028DC">
      <w:start w:val="92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F3E1D7B"/>
    <w:multiLevelType w:val="hybridMultilevel"/>
    <w:tmpl w:val="57EA1D82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60D4689"/>
    <w:multiLevelType w:val="multilevel"/>
    <w:tmpl w:val="D0B41D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6AC1228"/>
    <w:multiLevelType w:val="hybridMultilevel"/>
    <w:tmpl w:val="6C68645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BB2C77"/>
    <w:multiLevelType w:val="hybridMultilevel"/>
    <w:tmpl w:val="74426A3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DB54A254">
      <w:start w:val="1"/>
      <w:numFmt w:val="decimal"/>
      <w:lvlText w:val="%3."/>
      <w:lvlJc w:val="right"/>
      <w:pPr>
        <w:ind w:left="1800" w:hanging="180"/>
      </w:pPr>
      <w:rPr>
        <w:rFonts w:hint="default"/>
      </w:r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EB3090B"/>
    <w:multiLevelType w:val="hybridMultilevel"/>
    <w:tmpl w:val="158E6084"/>
    <w:lvl w:ilvl="0" w:tplc="0414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7" w15:restartNumberingAfterBreak="0">
    <w:nsid w:val="42503B9D"/>
    <w:multiLevelType w:val="multilevel"/>
    <w:tmpl w:val="668A391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2C66569"/>
    <w:multiLevelType w:val="multilevel"/>
    <w:tmpl w:val="DF28BD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AEC0DD3"/>
    <w:multiLevelType w:val="hybridMultilevel"/>
    <w:tmpl w:val="795E8EA4"/>
    <w:lvl w:ilvl="0" w:tplc="9B825F8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4D4A86"/>
    <w:multiLevelType w:val="hybridMultilevel"/>
    <w:tmpl w:val="73F88444"/>
    <w:lvl w:ilvl="0" w:tplc="BC40709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D20F47"/>
    <w:multiLevelType w:val="hybridMultilevel"/>
    <w:tmpl w:val="70C6E4A4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F5833D4"/>
    <w:multiLevelType w:val="multilevel"/>
    <w:tmpl w:val="3474CB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407BD6"/>
    <w:multiLevelType w:val="hybridMultilevel"/>
    <w:tmpl w:val="93E06CB6"/>
    <w:lvl w:ilvl="0" w:tplc="4E0C89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1C1B74"/>
    <w:multiLevelType w:val="multilevel"/>
    <w:tmpl w:val="0414001F"/>
    <w:numStyleLink w:val="Stil1"/>
  </w:abstractNum>
  <w:abstractNum w:abstractNumId="41" w15:restartNumberingAfterBreak="0">
    <w:nsid w:val="69FC407C"/>
    <w:multiLevelType w:val="hybridMultilevel"/>
    <w:tmpl w:val="B4EC5F14"/>
    <w:lvl w:ilvl="0" w:tplc="0414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2" w15:restartNumberingAfterBreak="0">
    <w:nsid w:val="6A2E297E"/>
    <w:multiLevelType w:val="hybridMultilevel"/>
    <w:tmpl w:val="B9E63598"/>
    <w:lvl w:ilvl="0" w:tplc="890AB7C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  <w:color w:val="00000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C73592"/>
    <w:multiLevelType w:val="hybridMultilevel"/>
    <w:tmpl w:val="C924F0FE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78D6775C"/>
    <w:multiLevelType w:val="hybridMultilevel"/>
    <w:tmpl w:val="B20C20AA"/>
    <w:lvl w:ilvl="0" w:tplc="D48EFE4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F12578"/>
    <w:multiLevelType w:val="hybridMultilevel"/>
    <w:tmpl w:val="69E2739C"/>
    <w:lvl w:ilvl="0" w:tplc="0414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C63440F"/>
    <w:multiLevelType w:val="hybridMultilevel"/>
    <w:tmpl w:val="F690775E"/>
    <w:lvl w:ilvl="0" w:tplc="A4AE4ADA">
      <w:numFmt w:val="bullet"/>
      <w:lvlText w:val="-"/>
      <w:lvlJc w:val="left"/>
      <w:pPr>
        <w:ind w:left="1080" w:hanging="72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3562744">
    <w:abstractNumId w:val="27"/>
  </w:num>
  <w:num w:numId="2" w16cid:durableId="1827092505">
    <w:abstractNumId w:val="10"/>
  </w:num>
  <w:num w:numId="3" w16cid:durableId="368921241">
    <w:abstractNumId w:val="35"/>
  </w:num>
  <w:num w:numId="4" w16cid:durableId="817842334">
    <w:abstractNumId w:val="3"/>
  </w:num>
  <w:num w:numId="5" w16cid:durableId="560218527">
    <w:abstractNumId w:val="44"/>
  </w:num>
  <w:num w:numId="6" w16cid:durableId="2090302167">
    <w:abstractNumId w:val="23"/>
  </w:num>
  <w:num w:numId="7" w16cid:durableId="1549562225">
    <w:abstractNumId w:val="29"/>
  </w:num>
  <w:num w:numId="8" w16cid:durableId="1434785454">
    <w:abstractNumId w:val="30"/>
  </w:num>
  <w:num w:numId="9" w16cid:durableId="376707026">
    <w:abstractNumId w:val="28"/>
  </w:num>
  <w:num w:numId="10" w16cid:durableId="1351639227">
    <w:abstractNumId w:val="49"/>
  </w:num>
  <w:num w:numId="11" w16cid:durableId="959721242">
    <w:abstractNumId w:val="42"/>
  </w:num>
  <w:num w:numId="12" w16cid:durableId="1568300763">
    <w:abstractNumId w:val="46"/>
  </w:num>
  <w:num w:numId="13" w16cid:durableId="1175608500">
    <w:abstractNumId w:val="38"/>
  </w:num>
  <w:num w:numId="14" w16cid:durableId="315963374">
    <w:abstractNumId w:val="20"/>
  </w:num>
  <w:num w:numId="15" w16cid:durableId="835342667">
    <w:abstractNumId w:val="45"/>
  </w:num>
  <w:num w:numId="16" w16cid:durableId="1688822657">
    <w:abstractNumId w:val="11"/>
  </w:num>
  <w:num w:numId="17" w16cid:durableId="494035093">
    <w:abstractNumId w:val="40"/>
  </w:num>
  <w:num w:numId="18" w16cid:durableId="201091761">
    <w:abstractNumId w:val="16"/>
  </w:num>
  <w:num w:numId="19" w16cid:durableId="827478317">
    <w:abstractNumId w:val="19"/>
  </w:num>
  <w:num w:numId="20" w16cid:durableId="2072649685">
    <w:abstractNumId w:val="50"/>
  </w:num>
  <w:num w:numId="21" w16cid:durableId="1005286784">
    <w:abstractNumId w:val="2"/>
  </w:num>
  <w:num w:numId="22" w16cid:durableId="246043205">
    <w:abstractNumId w:val="48"/>
  </w:num>
  <w:num w:numId="23" w16cid:durableId="719017842">
    <w:abstractNumId w:val="15"/>
  </w:num>
  <w:num w:numId="24" w16cid:durableId="1654330246">
    <w:abstractNumId w:val="22"/>
  </w:num>
  <w:num w:numId="25" w16cid:durableId="765157477">
    <w:abstractNumId w:val="31"/>
  </w:num>
  <w:num w:numId="26" w16cid:durableId="1001588341">
    <w:abstractNumId w:val="39"/>
  </w:num>
  <w:num w:numId="27" w16cid:durableId="1797017446">
    <w:abstractNumId w:val="36"/>
  </w:num>
  <w:num w:numId="28" w16cid:durableId="1708096251">
    <w:abstractNumId w:val="32"/>
  </w:num>
  <w:num w:numId="29" w16cid:durableId="1703506731">
    <w:abstractNumId w:val="7"/>
  </w:num>
  <w:num w:numId="30" w16cid:durableId="2080983020">
    <w:abstractNumId w:val="12"/>
  </w:num>
  <w:num w:numId="31" w16cid:durableId="131215919">
    <w:abstractNumId w:val="14"/>
  </w:num>
  <w:num w:numId="32" w16cid:durableId="1795559620">
    <w:abstractNumId w:val="33"/>
  </w:num>
  <w:num w:numId="33" w16cid:durableId="1304114888">
    <w:abstractNumId w:val="47"/>
  </w:num>
  <w:num w:numId="34" w16cid:durableId="1621033603">
    <w:abstractNumId w:val="41"/>
  </w:num>
  <w:num w:numId="35" w16cid:durableId="2035499060">
    <w:abstractNumId w:val="34"/>
  </w:num>
  <w:num w:numId="36" w16cid:durableId="407195227">
    <w:abstractNumId w:val="18"/>
  </w:num>
  <w:num w:numId="37" w16cid:durableId="2122794765">
    <w:abstractNumId w:val="37"/>
  </w:num>
  <w:num w:numId="38" w16cid:durableId="1311906560">
    <w:abstractNumId w:val="43"/>
  </w:num>
  <w:num w:numId="39" w16cid:durableId="1725182668">
    <w:abstractNumId w:val="6"/>
  </w:num>
  <w:num w:numId="40" w16cid:durableId="1087968812">
    <w:abstractNumId w:val="21"/>
  </w:num>
  <w:num w:numId="41" w16cid:durableId="886457624">
    <w:abstractNumId w:val="13"/>
  </w:num>
  <w:num w:numId="42" w16cid:durableId="1622300707">
    <w:abstractNumId w:val="4"/>
  </w:num>
  <w:num w:numId="43" w16cid:durableId="1797136795">
    <w:abstractNumId w:val="51"/>
  </w:num>
  <w:num w:numId="44" w16cid:durableId="834689922">
    <w:abstractNumId w:val="26"/>
  </w:num>
  <w:num w:numId="45" w16cid:durableId="601568139">
    <w:abstractNumId w:val="5"/>
  </w:num>
  <w:num w:numId="46" w16cid:durableId="1089695722">
    <w:abstractNumId w:val="25"/>
  </w:num>
  <w:num w:numId="47" w16cid:durableId="1080908721">
    <w:abstractNumId w:val="9"/>
  </w:num>
  <w:num w:numId="48" w16cid:durableId="958993172">
    <w:abstractNumId w:val="8"/>
  </w:num>
  <w:num w:numId="49" w16cid:durableId="1689022451">
    <w:abstractNumId w:val="0"/>
  </w:num>
  <w:num w:numId="50" w16cid:durableId="122116386">
    <w:abstractNumId w:val="24"/>
  </w:num>
  <w:num w:numId="51" w16cid:durableId="1403214947">
    <w:abstractNumId w:val="1"/>
  </w:num>
  <w:num w:numId="52" w16cid:durableId="705981085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0" w:nlCheck="1" w:checkStyle="0"/>
  <w:activeWritingStyle w:appName="MSWord" w:lang="nb-NO" w:vendorID="64" w:dllVersion="0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DD0"/>
    <w:rsid w:val="000011F7"/>
    <w:rsid w:val="0000317E"/>
    <w:rsid w:val="000050A1"/>
    <w:rsid w:val="00005234"/>
    <w:rsid w:val="00007B32"/>
    <w:rsid w:val="0001274B"/>
    <w:rsid w:val="000146AC"/>
    <w:rsid w:val="00014FEB"/>
    <w:rsid w:val="00015E12"/>
    <w:rsid w:val="00016814"/>
    <w:rsid w:val="00017FC3"/>
    <w:rsid w:val="00020D43"/>
    <w:rsid w:val="000225E8"/>
    <w:rsid w:val="0002388E"/>
    <w:rsid w:val="00024A59"/>
    <w:rsid w:val="00025B43"/>
    <w:rsid w:val="00027664"/>
    <w:rsid w:val="0003018D"/>
    <w:rsid w:val="000319A3"/>
    <w:rsid w:val="00034BE5"/>
    <w:rsid w:val="00036817"/>
    <w:rsid w:val="00036FEE"/>
    <w:rsid w:val="00044940"/>
    <w:rsid w:val="0004619F"/>
    <w:rsid w:val="0004717C"/>
    <w:rsid w:val="000518B5"/>
    <w:rsid w:val="00053EED"/>
    <w:rsid w:val="00054BAF"/>
    <w:rsid w:val="00055C54"/>
    <w:rsid w:val="00061694"/>
    <w:rsid w:val="00064843"/>
    <w:rsid w:val="00070F76"/>
    <w:rsid w:val="0007145C"/>
    <w:rsid w:val="000742AF"/>
    <w:rsid w:val="000771E5"/>
    <w:rsid w:val="000773DF"/>
    <w:rsid w:val="00077498"/>
    <w:rsid w:val="0008109C"/>
    <w:rsid w:val="0008583D"/>
    <w:rsid w:val="00092F1F"/>
    <w:rsid w:val="00094899"/>
    <w:rsid w:val="0009769C"/>
    <w:rsid w:val="000A4A2F"/>
    <w:rsid w:val="000A5D4A"/>
    <w:rsid w:val="000A79F4"/>
    <w:rsid w:val="000B09F0"/>
    <w:rsid w:val="000B1BF6"/>
    <w:rsid w:val="000B24E5"/>
    <w:rsid w:val="000B4348"/>
    <w:rsid w:val="000B4626"/>
    <w:rsid w:val="000C0731"/>
    <w:rsid w:val="000C5E34"/>
    <w:rsid w:val="000C619F"/>
    <w:rsid w:val="000D1AA0"/>
    <w:rsid w:val="000D3B49"/>
    <w:rsid w:val="000D66D0"/>
    <w:rsid w:val="000E4022"/>
    <w:rsid w:val="000E4468"/>
    <w:rsid w:val="000E45B6"/>
    <w:rsid w:val="000E5A41"/>
    <w:rsid w:val="000E7E44"/>
    <w:rsid w:val="000F0D08"/>
    <w:rsid w:val="000F2722"/>
    <w:rsid w:val="000F5758"/>
    <w:rsid w:val="000F5D9E"/>
    <w:rsid w:val="00102206"/>
    <w:rsid w:val="00105E0E"/>
    <w:rsid w:val="0010660D"/>
    <w:rsid w:val="00110636"/>
    <w:rsid w:val="00111D22"/>
    <w:rsid w:val="00115253"/>
    <w:rsid w:val="00115BDA"/>
    <w:rsid w:val="001173BE"/>
    <w:rsid w:val="00126A66"/>
    <w:rsid w:val="0012709A"/>
    <w:rsid w:val="001277D6"/>
    <w:rsid w:val="00127961"/>
    <w:rsid w:val="00130FAE"/>
    <w:rsid w:val="0013152F"/>
    <w:rsid w:val="00131DF6"/>
    <w:rsid w:val="001339C6"/>
    <w:rsid w:val="0013417F"/>
    <w:rsid w:val="001359E3"/>
    <w:rsid w:val="00136464"/>
    <w:rsid w:val="00141163"/>
    <w:rsid w:val="00141E4A"/>
    <w:rsid w:val="001445D5"/>
    <w:rsid w:val="001451ED"/>
    <w:rsid w:val="00145603"/>
    <w:rsid w:val="001470FC"/>
    <w:rsid w:val="00147870"/>
    <w:rsid w:val="00153446"/>
    <w:rsid w:val="00181212"/>
    <w:rsid w:val="0018168F"/>
    <w:rsid w:val="001818FA"/>
    <w:rsid w:val="00181F00"/>
    <w:rsid w:val="00185661"/>
    <w:rsid w:val="00186527"/>
    <w:rsid w:val="00186534"/>
    <w:rsid w:val="00193E1C"/>
    <w:rsid w:val="00197FE5"/>
    <w:rsid w:val="001A22BF"/>
    <w:rsid w:val="001A49EF"/>
    <w:rsid w:val="001A6A56"/>
    <w:rsid w:val="001A6D61"/>
    <w:rsid w:val="001B14C6"/>
    <w:rsid w:val="001B6A90"/>
    <w:rsid w:val="001C6576"/>
    <w:rsid w:val="001D081F"/>
    <w:rsid w:val="001D3635"/>
    <w:rsid w:val="001D368A"/>
    <w:rsid w:val="001D7775"/>
    <w:rsid w:val="001E0518"/>
    <w:rsid w:val="001E1154"/>
    <w:rsid w:val="001E1CFE"/>
    <w:rsid w:val="001E21CD"/>
    <w:rsid w:val="001E2A02"/>
    <w:rsid w:val="001E362B"/>
    <w:rsid w:val="001E6242"/>
    <w:rsid w:val="001E6F0F"/>
    <w:rsid w:val="001E7519"/>
    <w:rsid w:val="001F0FCF"/>
    <w:rsid w:val="001F2FDD"/>
    <w:rsid w:val="001F58A6"/>
    <w:rsid w:val="001F64A9"/>
    <w:rsid w:val="00202A40"/>
    <w:rsid w:val="00203A61"/>
    <w:rsid w:val="00206123"/>
    <w:rsid w:val="00213E28"/>
    <w:rsid w:val="00214732"/>
    <w:rsid w:val="00215968"/>
    <w:rsid w:val="00216C25"/>
    <w:rsid w:val="0021722F"/>
    <w:rsid w:val="00217AF4"/>
    <w:rsid w:val="00222B2C"/>
    <w:rsid w:val="00224268"/>
    <w:rsid w:val="002251A5"/>
    <w:rsid w:val="00226074"/>
    <w:rsid w:val="00231524"/>
    <w:rsid w:val="0023203D"/>
    <w:rsid w:val="00235BE2"/>
    <w:rsid w:val="00235FDF"/>
    <w:rsid w:val="0023621E"/>
    <w:rsid w:val="00237792"/>
    <w:rsid w:val="002418CB"/>
    <w:rsid w:val="002518CB"/>
    <w:rsid w:val="00253311"/>
    <w:rsid w:val="00253D43"/>
    <w:rsid w:val="00254852"/>
    <w:rsid w:val="002605DE"/>
    <w:rsid w:val="00263168"/>
    <w:rsid w:val="00265162"/>
    <w:rsid w:val="0026574F"/>
    <w:rsid w:val="002659C8"/>
    <w:rsid w:val="00266305"/>
    <w:rsid w:val="00267350"/>
    <w:rsid w:val="00270AAC"/>
    <w:rsid w:val="002718FC"/>
    <w:rsid w:val="00272BA0"/>
    <w:rsid w:val="00282901"/>
    <w:rsid w:val="00283802"/>
    <w:rsid w:val="002840A4"/>
    <w:rsid w:val="002847F1"/>
    <w:rsid w:val="00285877"/>
    <w:rsid w:val="00286CD5"/>
    <w:rsid w:val="00290EF1"/>
    <w:rsid w:val="00293727"/>
    <w:rsid w:val="002A1CB6"/>
    <w:rsid w:val="002A5015"/>
    <w:rsid w:val="002A70C9"/>
    <w:rsid w:val="002B01B8"/>
    <w:rsid w:val="002B1404"/>
    <w:rsid w:val="002B5019"/>
    <w:rsid w:val="002C299E"/>
    <w:rsid w:val="002C2F41"/>
    <w:rsid w:val="002C41FF"/>
    <w:rsid w:val="002C4210"/>
    <w:rsid w:val="002C69D6"/>
    <w:rsid w:val="002D15F2"/>
    <w:rsid w:val="002D626E"/>
    <w:rsid w:val="002D652D"/>
    <w:rsid w:val="002D6CD9"/>
    <w:rsid w:val="002E2814"/>
    <w:rsid w:val="002E2F4A"/>
    <w:rsid w:val="002E5CCC"/>
    <w:rsid w:val="002F4380"/>
    <w:rsid w:val="00300800"/>
    <w:rsid w:val="0030443B"/>
    <w:rsid w:val="00304695"/>
    <w:rsid w:val="003051BE"/>
    <w:rsid w:val="00307768"/>
    <w:rsid w:val="00307DF1"/>
    <w:rsid w:val="00310002"/>
    <w:rsid w:val="003103AA"/>
    <w:rsid w:val="00310CCE"/>
    <w:rsid w:val="0031680D"/>
    <w:rsid w:val="003210AD"/>
    <w:rsid w:val="0032142C"/>
    <w:rsid w:val="0032178E"/>
    <w:rsid w:val="00323E99"/>
    <w:rsid w:val="00324F44"/>
    <w:rsid w:val="00325087"/>
    <w:rsid w:val="0032606F"/>
    <w:rsid w:val="00326136"/>
    <w:rsid w:val="003265D6"/>
    <w:rsid w:val="00334B77"/>
    <w:rsid w:val="00334CC1"/>
    <w:rsid w:val="0034572D"/>
    <w:rsid w:val="00350E73"/>
    <w:rsid w:val="003548B6"/>
    <w:rsid w:val="0036336B"/>
    <w:rsid w:val="00364880"/>
    <w:rsid w:val="00364B90"/>
    <w:rsid w:val="00364E19"/>
    <w:rsid w:val="00377BBA"/>
    <w:rsid w:val="0038074A"/>
    <w:rsid w:val="00381A23"/>
    <w:rsid w:val="00387464"/>
    <w:rsid w:val="00387C0C"/>
    <w:rsid w:val="00387C28"/>
    <w:rsid w:val="00390084"/>
    <w:rsid w:val="0039645B"/>
    <w:rsid w:val="003A27BA"/>
    <w:rsid w:val="003B1AA4"/>
    <w:rsid w:val="003B5B6E"/>
    <w:rsid w:val="003C563E"/>
    <w:rsid w:val="003C70BC"/>
    <w:rsid w:val="003D0181"/>
    <w:rsid w:val="003D239C"/>
    <w:rsid w:val="003D41F0"/>
    <w:rsid w:val="003D46C8"/>
    <w:rsid w:val="003D5C87"/>
    <w:rsid w:val="003D7147"/>
    <w:rsid w:val="003E3A2C"/>
    <w:rsid w:val="003E3DD0"/>
    <w:rsid w:val="003E5EB1"/>
    <w:rsid w:val="003F1175"/>
    <w:rsid w:val="003F1E35"/>
    <w:rsid w:val="003F2A14"/>
    <w:rsid w:val="003F71F9"/>
    <w:rsid w:val="00402761"/>
    <w:rsid w:val="004110FE"/>
    <w:rsid w:val="0041142E"/>
    <w:rsid w:val="004115C9"/>
    <w:rsid w:val="00412285"/>
    <w:rsid w:val="00415EAD"/>
    <w:rsid w:val="004217D9"/>
    <w:rsid w:val="00424B72"/>
    <w:rsid w:val="00426C41"/>
    <w:rsid w:val="004324B7"/>
    <w:rsid w:val="004339B3"/>
    <w:rsid w:val="00433D04"/>
    <w:rsid w:val="00433E52"/>
    <w:rsid w:val="004350EE"/>
    <w:rsid w:val="00435B27"/>
    <w:rsid w:val="004375EB"/>
    <w:rsid w:val="0043781D"/>
    <w:rsid w:val="00441605"/>
    <w:rsid w:val="00443189"/>
    <w:rsid w:val="004569DA"/>
    <w:rsid w:val="004577BF"/>
    <w:rsid w:val="004579E7"/>
    <w:rsid w:val="00460BC6"/>
    <w:rsid w:val="00462D6B"/>
    <w:rsid w:val="00464CDF"/>
    <w:rsid w:val="00467DF4"/>
    <w:rsid w:val="004702DB"/>
    <w:rsid w:val="00472BC5"/>
    <w:rsid w:val="00474345"/>
    <w:rsid w:val="0047732B"/>
    <w:rsid w:val="00483634"/>
    <w:rsid w:val="00486AFC"/>
    <w:rsid w:val="00487266"/>
    <w:rsid w:val="004901D6"/>
    <w:rsid w:val="004978FC"/>
    <w:rsid w:val="004979AA"/>
    <w:rsid w:val="004A1C05"/>
    <w:rsid w:val="004A252F"/>
    <w:rsid w:val="004A2B65"/>
    <w:rsid w:val="004A661D"/>
    <w:rsid w:val="004A6E7B"/>
    <w:rsid w:val="004B15A0"/>
    <w:rsid w:val="004B2662"/>
    <w:rsid w:val="004B4A19"/>
    <w:rsid w:val="004B55E8"/>
    <w:rsid w:val="004B60D6"/>
    <w:rsid w:val="004C014A"/>
    <w:rsid w:val="004C0953"/>
    <w:rsid w:val="004C24C7"/>
    <w:rsid w:val="004C3C07"/>
    <w:rsid w:val="004C47C8"/>
    <w:rsid w:val="004C78C3"/>
    <w:rsid w:val="004C78D5"/>
    <w:rsid w:val="004D723D"/>
    <w:rsid w:val="004D745D"/>
    <w:rsid w:val="004D7BAA"/>
    <w:rsid w:val="004D7BEC"/>
    <w:rsid w:val="004E267F"/>
    <w:rsid w:val="004E26D0"/>
    <w:rsid w:val="004F041D"/>
    <w:rsid w:val="004F0A37"/>
    <w:rsid w:val="004F1EEC"/>
    <w:rsid w:val="004F311B"/>
    <w:rsid w:val="004F3D5A"/>
    <w:rsid w:val="004F7081"/>
    <w:rsid w:val="004F7A0D"/>
    <w:rsid w:val="0050019C"/>
    <w:rsid w:val="00501940"/>
    <w:rsid w:val="005042BC"/>
    <w:rsid w:val="00504A93"/>
    <w:rsid w:val="005060D6"/>
    <w:rsid w:val="0051165A"/>
    <w:rsid w:val="00511B4C"/>
    <w:rsid w:val="00512F09"/>
    <w:rsid w:val="00516283"/>
    <w:rsid w:val="0051773D"/>
    <w:rsid w:val="00520EFC"/>
    <w:rsid w:val="00521040"/>
    <w:rsid w:val="0052151B"/>
    <w:rsid w:val="005234E5"/>
    <w:rsid w:val="005273F0"/>
    <w:rsid w:val="00527E66"/>
    <w:rsid w:val="00533CA4"/>
    <w:rsid w:val="005350E0"/>
    <w:rsid w:val="005362A1"/>
    <w:rsid w:val="00537F2E"/>
    <w:rsid w:val="00542BB8"/>
    <w:rsid w:val="0054645C"/>
    <w:rsid w:val="005553E1"/>
    <w:rsid w:val="00565849"/>
    <w:rsid w:val="00567C42"/>
    <w:rsid w:val="005704AA"/>
    <w:rsid w:val="00574E8F"/>
    <w:rsid w:val="00576C50"/>
    <w:rsid w:val="00583119"/>
    <w:rsid w:val="0058396B"/>
    <w:rsid w:val="005909D3"/>
    <w:rsid w:val="00592413"/>
    <w:rsid w:val="00592F11"/>
    <w:rsid w:val="00593B8B"/>
    <w:rsid w:val="00594124"/>
    <w:rsid w:val="00594AB4"/>
    <w:rsid w:val="00595543"/>
    <w:rsid w:val="005A33A4"/>
    <w:rsid w:val="005A5C4F"/>
    <w:rsid w:val="005A60BC"/>
    <w:rsid w:val="005A78A2"/>
    <w:rsid w:val="005A7F39"/>
    <w:rsid w:val="005B0FF1"/>
    <w:rsid w:val="005B16EC"/>
    <w:rsid w:val="005B41B9"/>
    <w:rsid w:val="005C43D7"/>
    <w:rsid w:val="005C607A"/>
    <w:rsid w:val="005D34C7"/>
    <w:rsid w:val="005D374F"/>
    <w:rsid w:val="005D4551"/>
    <w:rsid w:val="005D4FE3"/>
    <w:rsid w:val="005E6447"/>
    <w:rsid w:val="005F2429"/>
    <w:rsid w:val="005F4088"/>
    <w:rsid w:val="005F4607"/>
    <w:rsid w:val="005F51E5"/>
    <w:rsid w:val="00600516"/>
    <w:rsid w:val="0060178B"/>
    <w:rsid w:val="006105AB"/>
    <w:rsid w:val="006141C5"/>
    <w:rsid w:val="006177F6"/>
    <w:rsid w:val="00620813"/>
    <w:rsid w:val="006267D4"/>
    <w:rsid w:val="00632B57"/>
    <w:rsid w:val="006351C7"/>
    <w:rsid w:val="00640847"/>
    <w:rsid w:val="00645135"/>
    <w:rsid w:val="006474CC"/>
    <w:rsid w:val="00652764"/>
    <w:rsid w:val="00654058"/>
    <w:rsid w:val="00660D11"/>
    <w:rsid w:val="00664B94"/>
    <w:rsid w:val="006710DC"/>
    <w:rsid w:val="00674634"/>
    <w:rsid w:val="006776ED"/>
    <w:rsid w:val="0067799F"/>
    <w:rsid w:val="00680162"/>
    <w:rsid w:val="00683CDD"/>
    <w:rsid w:val="00686096"/>
    <w:rsid w:val="0068662C"/>
    <w:rsid w:val="00691D43"/>
    <w:rsid w:val="006937A2"/>
    <w:rsid w:val="00693F7B"/>
    <w:rsid w:val="00696340"/>
    <w:rsid w:val="006A08AB"/>
    <w:rsid w:val="006A0BB6"/>
    <w:rsid w:val="006A0DEC"/>
    <w:rsid w:val="006A10DE"/>
    <w:rsid w:val="006B3E04"/>
    <w:rsid w:val="006B62A5"/>
    <w:rsid w:val="006B68C7"/>
    <w:rsid w:val="006C2B15"/>
    <w:rsid w:val="006C416E"/>
    <w:rsid w:val="006C417A"/>
    <w:rsid w:val="006C52FF"/>
    <w:rsid w:val="006C5BC8"/>
    <w:rsid w:val="006C5BF1"/>
    <w:rsid w:val="006C7446"/>
    <w:rsid w:val="006D1E0F"/>
    <w:rsid w:val="006D26BE"/>
    <w:rsid w:val="006D3827"/>
    <w:rsid w:val="006D399F"/>
    <w:rsid w:val="006D3E58"/>
    <w:rsid w:val="006D699A"/>
    <w:rsid w:val="006D6C1E"/>
    <w:rsid w:val="006E15C3"/>
    <w:rsid w:val="006E1832"/>
    <w:rsid w:val="006E2A86"/>
    <w:rsid w:val="006E3398"/>
    <w:rsid w:val="006E7749"/>
    <w:rsid w:val="006F254C"/>
    <w:rsid w:val="006F3954"/>
    <w:rsid w:val="006F3A54"/>
    <w:rsid w:val="006F4EE9"/>
    <w:rsid w:val="006F7EAB"/>
    <w:rsid w:val="00701AFA"/>
    <w:rsid w:val="00701F84"/>
    <w:rsid w:val="00705BE7"/>
    <w:rsid w:val="00710799"/>
    <w:rsid w:val="00711724"/>
    <w:rsid w:val="00711949"/>
    <w:rsid w:val="0071244F"/>
    <w:rsid w:val="007125E1"/>
    <w:rsid w:val="007134D7"/>
    <w:rsid w:val="00716168"/>
    <w:rsid w:val="0072532D"/>
    <w:rsid w:val="007278B7"/>
    <w:rsid w:val="00727EC5"/>
    <w:rsid w:val="0073000B"/>
    <w:rsid w:val="00734459"/>
    <w:rsid w:val="00734F11"/>
    <w:rsid w:val="00735EA6"/>
    <w:rsid w:val="00741173"/>
    <w:rsid w:val="0074146F"/>
    <w:rsid w:val="007464AC"/>
    <w:rsid w:val="007466D6"/>
    <w:rsid w:val="00746D5D"/>
    <w:rsid w:val="00750296"/>
    <w:rsid w:val="00754596"/>
    <w:rsid w:val="00754DFA"/>
    <w:rsid w:val="00760351"/>
    <w:rsid w:val="00762AA9"/>
    <w:rsid w:val="00763B57"/>
    <w:rsid w:val="00764351"/>
    <w:rsid w:val="00770A16"/>
    <w:rsid w:val="00770ED8"/>
    <w:rsid w:val="0077375D"/>
    <w:rsid w:val="00773980"/>
    <w:rsid w:val="0077492D"/>
    <w:rsid w:val="00781236"/>
    <w:rsid w:val="00781BBB"/>
    <w:rsid w:val="007850FD"/>
    <w:rsid w:val="00785688"/>
    <w:rsid w:val="00785B5A"/>
    <w:rsid w:val="007862A0"/>
    <w:rsid w:val="00792373"/>
    <w:rsid w:val="00796516"/>
    <w:rsid w:val="007A12FB"/>
    <w:rsid w:val="007A3789"/>
    <w:rsid w:val="007A5037"/>
    <w:rsid w:val="007A5AB8"/>
    <w:rsid w:val="007B0B45"/>
    <w:rsid w:val="007B1B9B"/>
    <w:rsid w:val="007B2A0D"/>
    <w:rsid w:val="007B4CDB"/>
    <w:rsid w:val="007B5857"/>
    <w:rsid w:val="007B632C"/>
    <w:rsid w:val="007B77E0"/>
    <w:rsid w:val="007B7CAA"/>
    <w:rsid w:val="007C0146"/>
    <w:rsid w:val="007C0319"/>
    <w:rsid w:val="007C1004"/>
    <w:rsid w:val="007C3810"/>
    <w:rsid w:val="007C40BD"/>
    <w:rsid w:val="007D277F"/>
    <w:rsid w:val="007D4570"/>
    <w:rsid w:val="007E0E67"/>
    <w:rsid w:val="007E2130"/>
    <w:rsid w:val="007E40D4"/>
    <w:rsid w:val="007E5049"/>
    <w:rsid w:val="007E5437"/>
    <w:rsid w:val="007E5F2A"/>
    <w:rsid w:val="007F1EFB"/>
    <w:rsid w:val="007F2E74"/>
    <w:rsid w:val="007F4952"/>
    <w:rsid w:val="007F550F"/>
    <w:rsid w:val="007F79A5"/>
    <w:rsid w:val="00804218"/>
    <w:rsid w:val="0080565A"/>
    <w:rsid w:val="00807C37"/>
    <w:rsid w:val="008108FA"/>
    <w:rsid w:val="00812D77"/>
    <w:rsid w:val="00816731"/>
    <w:rsid w:val="008177C6"/>
    <w:rsid w:val="008223FC"/>
    <w:rsid w:val="0082268A"/>
    <w:rsid w:val="00827479"/>
    <w:rsid w:val="00827A17"/>
    <w:rsid w:val="00830A14"/>
    <w:rsid w:val="00833289"/>
    <w:rsid w:val="00833C56"/>
    <w:rsid w:val="0083637C"/>
    <w:rsid w:val="00836973"/>
    <w:rsid w:val="0084223B"/>
    <w:rsid w:val="00842643"/>
    <w:rsid w:val="00844447"/>
    <w:rsid w:val="008444A4"/>
    <w:rsid w:val="008558EF"/>
    <w:rsid w:val="0085598F"/>
    <w:rsid w:val="00857BF7"/>
    <w:rsid w:val="00860C3F"/>
    <w:rsid w:val="00861F22"/>
    <w:rsid w:val="00861F30"/>
    <w:rsid w:val="0086408D"/>
    <w:rsid w:val="008665E6"/>
    <w:rsid w:val="00871E8A"/>
    <w:rsid w:val="00872E30"/>
    <w:rsid w:val="008744F1"/>
    <w:rsid w:val="00874B5C"/>
    <w:rsid w:val="008859CF"/>
    <w:rsid w:val="00885BB0"/>
    <w:rsid w:val="00891CD4"/>
    <w:rsid w:val="00891EDF"/>
    <w:rsid w:val="00893450"/>
    <w:rsid w:val="0089345B"/>
    <w:rsid w:val="008946E7"/>
    <w:rsid w:val="00894D74"/>
    <w:rsid w:val="00895877"/>
    <w:rsid w:val="00896AD8"/>
    <w:rsid w:val="00897503"/>
    <w:rsid w:val="008A392E"/>
    <w:rsid w:val="008B3F2B"/>
    <w:rsid w:val="008B4DDD"/>
    <w:rsid w:val="008B5897"/>
    <w:rsid w:val="008B771E"/>
    <w:rsid w:val="008C66A6"/>
    <w:rsid w:val="008C751D"/>
    <w:rsid w:val="008D29A8"/>
    <w:rsid w:val="008E044A"/>
    <w:rsid w:val="008E07FC"/>
    <w:rsid w:val="008E1C20"/>
    <w:rsid w:val="008E5D61"/>
    <w:rsid w:val="008E6E73"/>
    <w:rsid w:val="008F3D4B"/>
    <w:rsid w:val="008F6039"/>
    <w:rsid w:val="0090055C"/>
    <w:rsid w:val="00902999"/>
    <w:rsid w:val="00906B2D"/>
    <w:rsid w:val="009100C4"/>
    <w:rsid w:val="0091044E"/>
    <w:rsid w:val="00910484"/>
    <w:rsid w:val="00915E90"/>
    <w:rsid w:val="009209A2"/>
    <w:rsid w:val="009213C7"/>
    <w:rsid w:val="0092324B"/>
    <w:rsid w:val="00925EA3"/>
    <w:rsid w:val="00930AC9"/>
    <w:rsid w:val="00936BC4"/>
    <w:rsid w:val="00946E9B"/>
    <w:rsid w:val="00952654"/>
    <w:rsid w:val="00952980"/>
    <w:rsid w:val="00954508"/>
    <w:rsid w:val="00954CFA"/>
    <w:rsid w:val="00956A85"/>
    <w:rsid w:val="00961269"/>
    <w:rsid w:val="009648EF"/>
    <w:rsid w:val="0096583A"/>
    <w:rsid w:val="00970DFF"/>
    <w:rsid w:val="0097478B"/>
    <w:rsid w:val="00974FF6"/>
    <w:rsid w:val="00981311"/>
    <w:rsid w:val="00982A41"/>
    <w:rsid w:val="00982B00"/>
    <w:rsid w:val="00982B39"/>
    <w:rsid w:val="0098359B"/>
    <w:rsid w:val="00985A58"/>
    <w:rsid w:val="00991607"/>
    <w:rsid w:val="00992450"/>
    <w:rsid w:val="00992899"/>
    <w:rsid w:val="00997E54"/>
    <w:rsid w:val="009A050D"/>
    <w:rsid w:val="009A23C2"/>
    <w:rsid w:val="009A31F4"/>
    <w:rsid w:val="009A41FB"/>
    <w:rsid w:val="009A43F1"/>
    <w:rsid w:val="009A5712"/>
    <w:rsid w:val="009A5C31"/>
    <w:rsid w:val="009A6B38"/>
    <w:rsid w:val="009B157A"/>
    <w:rsid w:val="009B7D02"/>
    <w:rsid w:val="009C1F6D"/>
    <w:rsid w:val="009C3797"/>
    <w:rsid w:val="009C3B42"/>
    <w:rsid w:val="009C3CC4"/>
    <w:rsid w:val="009C7F0D"/>
    <w:rsid w:val="009D4919"/>
    <w:rsid w:val="009D6790"/>
    <w:rsid w:val="009D67F0"/>
    <w:rsid w:val="009E0853"/>
    <w:rsid w:val="009E0A50"/>
    <w:rsid w:val="009E2EC1"/>
    <w:rsid w:val="009F54A2"/>
    <w:rsid w:val="00A01248"/>
    <w:rsid w:val="00A05626"/>
    <w:rsid w:val="00A05F5D"/>
    <w:rsid w:val="00A077D3"/>
    <w:rsid w:val="00A10133"/>
    <w:rsid w:val="00A10776"/>
    <w:rsid w:val="00A11835"/>
    <w:rsid w:val="00A12BCD"/>
    <w:rsid w:val="00A12EE0"/>
    <w:rsid w:val="00A16F43"/>
    <w:rsid w:val="00A173D2"/>
    <w:rsid w:val="00A1792B"/>
    <w:rsid w:val="00A21C62"/>
    <w:rsid w:val="00A22382"/>
    <w:rsid w:val="00A2387D"/>
    <w:rsid w:val="00A25CFE"/>
    <w:rsid w:val="00A271EA"/>
    <w:rsid w:val="00A34807"/>
    <w:rsid w:val="00A35069"/>
    <w:rsid w:val="00A36095"/>
    <w:rsid w:val="00A37829"/>
    <w:rsid w:val="00A40D04"/>
    <w:rsid w:val="00A44377"/>
    <w:rsid w:val="00A452C0"/>
    <w:rsid w:val="00A46416"/>
    <w:rsid w:val="00A47749"/>
    <w:rsid w:val="00A47E28"/>
    <w:rsid w:val="00A51149"/>
    <w:rsid w:val="00A5702A"/>
    <w:rsid w:val="00A63A41"/>
    <w:rsid w:val="00A674E4"/>
    <w:rsid w:val="00A67D05"/>
    <w:rsid w:val="00A70708"/>
    <w:rsid w:val="00A71549"/>
    <w:rsid w:val="00A74292"/>
    <w:rsid w:val="00A74475"/>
    <w:rsid w:val="00A8109F"/>
    <w:rsid w:val="00A8295C"/>
    <w:rsid w:val="00A82B8E"/>
    <w:rsid w:val="00A842EC"/>
    <w:rsid w:val="00A84A44"/>
    <w:rsid w:val="00A901DF"/>
    <w:rsid w:val="00A92351"/>
    <w:rsid w:val="00A96679"/>
    <w:rsid w:val="00AA3E63"/>
    <w:rsid w:val="00AA5DAF"/>
    <w:rsid w:val="00AA7DFA"/>
    <w:rsid w:val="00AB10D4"/>
    <w:rsid w:val="00AB17D6"/>
    <w:rsid w:val="00AB1821"/>
    <w:rsid w:val="00AB1CD0"/>
    <w:rsid w:val="00AB1F64"/>
    <w:rsid w:val="00AB4AD1"/>
    <w:rsid w:val="00AB58E0"/>
    <w:rsid w:val="00AC231E"/>
    <w:rsid w:val="00AC7DE8"/>
    <w:rsid w:val="00AD1704"/>
    <w:rsid w:val="00AE1A08"/>
    <w:rsid w:val="00AE2417"/>
    <w:rsid w:val="00AE5EF6"/>
    <w:rsid w:val="00AF0259"/>
    <w:rsid w:val="00AF2695"/>
    <w:rsid w:val="00AF2ED4"/>
    <w:rsid w:val="00B00D73"/>
    <w:rsid w:val="00B02EE3"/>
    <w:rsid w:val="00B03673"/>
    <w:rsid w:val="00B04136"/>
    <w:rsid w:val="00B0526C"/>
    <w:rsid w:val="00B110B3"/>
    <w:rsid w:val="00B11D02"/>
    <w:rsid w:val="00B11F84"/>
    <w:rsid w:val="00B16181"/>
    <w:rsid w:val="00B17E86"/>
    <w:rsid w:val="00B20CA2"/>
    <w:rsid w:val="00B2394E"/>
    <w:rsid w:val="00B26270"/>
    <w:rsid w:val="00B275DD"/>
    <w:rsid w:val="00B30BA4"/>
    <w:rsid w:val="00B33022"/>
    <w:rsid w:val="00B34459"/>
    <w:rsid w:val="00B40EE0"/>
    <w:rsid w:val="00B437D9"/>
    <w:rsid w:val="00B43B79"/>
    <w:rsid w:val="00B463FB"/>
    <w:rsid w:val="00B4674E"/>
    <w:rsid w:val="00B475F8"/>
    <w:rsid w:val="00B47F50"/>
    <w:rsid w:val="00B53849"/>
    <w:rsid w:val="00B553EB"/>
    <w:rsid w:val="00B56096"/>
    <w:rsid w:val="00B572EF"/>
    <w:rsid w:val="00B57DC3"/>
    <w:rsid w:val="00B62B59"/>
    <w:rsid w:val="00B6613D"/>
    <w:rsid w:val="00B676AD"/>
    <w:rsid w:val="00B67DA3"/>
    <w:rsid w:val="00B729B7"/>
    <w:rsid w:val="00B74F24"/>
    <w:rsid w:val="00B812FE"/>
    <w:rsid w:val="00B83A07"/>
    <w:rsid w:val="00B85A4B"/>
    <w:rsid w:val="00B93F2E"/>
    <w:rsid w:val="00B9425C"/>
    <w:rsid w:val="00B94D6C"/>
    <w:rsid w:val="00B962C0"/>
    <w:rsid w:val="00B9782D"/>
    <w:rsid w:val="00BA105E"/>
    <w:rsid w:val="00BA22F5"/>
    <w:rsid w:val="00BA6C1B"/>
    <w:rsid w:val="00BB24C4"/>
    <w:rsid w:val="00BB4DC3"/>
    <w:rsid w:val="00BB5186"/>
    <w:rsid w:val="00BC4DA5"/>
    <w:rsid w:val="00BC6E04"/>
    <w:rsid w:val="00BD1C83"/>
    <w:rsid w:val="00BD220E"/>
    <w:rsid w:val="00BD234B"/>
    <w:rsid w:val="00BD42E4"/>
    <w:rsid w:val="00BD4367"/>
    <w:rsid w:val="00BD72EE"/>
    <w:rsid w:val="00BD75DD"/>
    <w:rsid w:val="00BD7821"/>
    <w:rsid w:val="00BE0AD1"/>
    <w:rsid w:val="00BE0DF4"/>
    <w:rsid w:val="00BE0F1F"/>
    <w:rsid w:val="00BE28C1"/>
    <w:rsid w:val="00BE3AD6"/>
    <w:rsid w:val="00BE4743"/>
    <w:rsid w:val="00BE54EE"/>
    <w:rsid w:val="00BE651B"/>
    <w:rsid w:val="00BF0B26"/>
    <w:rsid w:val="00BF0E18"/>
    <w:rsid w:val="00BF1B8C"/>
    <w:rsid w:val="00BF31BB"/>
    <w:rsid w:val="00BF49F6"/>
    <w:rsid w:val="00BF4D9E"/>
    <w:rsid w:val="00BF584E"/>
    <w:rsid w:val="00C00F62"/>
    <w:rsid w:val="00C066F1"/>
    <w:rsid w:val="00C12329"/>
    <w:rsid w:val="00C152A1"/>
    <w:rsid w:val="00C20DF8"/>
    <w:rsid w:val="00C21626"/>
    <w:rsid w:val="00C23CF6"/>
    <w:rsid w:val="00C27BF4"/>
    <w:rsid w:val="00C345EE"/>
    <w:rsid w:val="00C3537E"/>
    <w:rsid w:val="00C3680B"/>
    <w:rsid w:val="00C3788C"/>
    <w:rsid w:val="00C409A7"/>
    <w:rsid w:val="00C440C6"/>
    <w:rsid w:val="00C44B89"/>
    <w:rsid w:val="00C44B92"/>
    <w:rsid w:val="00C46703"/>
    <w:rsid w:val="00C46F45"/>
    <w:rsid w:val="00C472C8"/>
    <w:rsid w:val="00C47F06"/>
    <w:rsid w:val="00C53DFA"/>
    <w:rsid w:val="00C53E87"/>
    <w:rsid w:val="00C5440F"/>
    <w:rsid w:val="00C550D4"/>
    <w:rsid w:val="00C5779B"/>
    <w:rsid w:val="00C63944"/>
    <w:rsid w:val="00C70F65"/>
    <w:rsid w:val="00C7566A"/>
    <w:rsid w:val="00C77DCD"/>
    <w:rsid w:val="00C83530"/>
    <w:rsid w:val="00C83F5F"/>
    <w:rsid w:val="00C84C50"/>
    <w:rsid w:val="00C85AFB"/>
    <w:rsid w:val="00C971A5"/>
    <w:rsid w:val="00CA184E"/>
    <w:rsid w:val="00CA6B3E"/>
    <w:rsid w:val="00CB0059"/>
    <w:rsid w:val="00CB44AD"/>
    <w:rsid w:val="00CB6714"/>
    <w:rsid w:val="00CC1C89"/>
    <w:rsid w:val="00CD0CEE"/>
    <w:rsid w:val="00CD1CED"/>
    <w:rsid w:val="00CD4959"/>
    <w:rsid w:val="00CD50D3"/>
    <w:rsid w:val="00CD6C23"/>
    <w:rsid w:val="00CD7998"/>
    <w:rsid w:val="00CE288A"/>
    <w:rsid w:val="00CE79D6"/>
    <w:rsid w:val="00CE7CAE"/>
    <w:rsid w:val="00CF1431"/>
    <w:rsid w:val="00CF532D"/>
    <w:rsid w:val="00CF5A96"/>
    <w:rsid w:val="00CF67A9"/>
    <w:rsid w:val="00CF71D1"/>
    <w:rsid w:val="00CF74EC"/>
    <w:rsid w:val="00D00BC7"/>
    <w:rsid w:val="00D05D84"/>
    <w:rsid w:val="00D0674C"/>
    <w:rsid w:val="00D07A23"/>
    <w:rsid w:val="00D10696"/>
    <w:rsid w:val="00D13858"/>
    <w:rsid w:val="00D15267"/>
    <w:rsid w:val="00D1600E"/>
    <w:rsid w:val="00D16803"/>
    <w:rsid w:val="00D17242"/>
    <w:rsid w:val="00D22069"/>
    <w:rsid w:val="00D25CE2"/>
    <w:rsid w:val="00D3180A"/>
    <w:rsid w:val="00D32F51"/>
    <w:rsid w:val="00D33F95"/>
    <w:rsid w:val="00D46384"/>
    <w:rsid w:val="00D46D92"/>
    <w:rsid w:val="00D5003E"/>
    <w:rsid w:val="00D56BC8"/>
    <w:rsid w:val="00D57490"/>
    <w:rsid w:val="00D659DC"/>
    <w:rsid w:val="00D66DCB"/>
    <w:rsid w:val="00D75127"/>
    <w:rsid w:val="00D763E5"/>
    <w:rsid w:val="00D77D87"/>
    <w:rsid w:val="00D81D83"/>
    <w:rsid w:val="00D83AB0"/>
    <w:rsid w:val="00D83B3B"/>
    <w:rsid w:val="00D8595D"/>
    <w:rsid w:val="00D87ED1"/>
    <w:rsid w:val="00D90FE6"/>
    <w:rsid w:val="00D917E2"/>
    <w:rsid w:val="00D91D67"/>
    <w:rsid w:val="00D94DD7"/>
    <w:rsid w:val="00D95070"/>
    <w:rsid w:val="00D96EB7"/>
    <w:rsid w:val="00D971B8"/>
    <w:rsid w:val="00DA25E8"/>
    <w:rsid w:val="00DA4B18"/>
    <w:rsid w:val="00DB0FF9"/>
    <w:rsid w:val="00DB2B7F"/>
    <w:rsid w:val="00DB5945"/>
    <w:rsid w:val="00DB5BEC"/>
    <w:rsid w:val="00DB6E36"/>
    <w:rsid w:val="00DB6E95"/>
    <w:rsid w:val="00DB7079"/>
    <w:rsid w:val="00DC1D84"/>
    <w:rsid w:val="00DC2308"/>
    <w:rsid w:val="00DC2F12"/>
    <w:rsid w:val="00DC3AA8"/>
    <w:rsid w:val="00DC64A1"/>
    <w:rsid w:val="00DC7192"/>
    <w:rsid w:val="00DC7308"/>
    <w:rsid w:val="00DD739A"/>
    <w:rsid w:val="00DD77CA"/>
    <w:rsid w:val="00DE23E3"/>
    <w:rsid w:val="00DF01BC"/>
    <w:rsid w:val="00DF20BF"/>
    <w:rsid w:val="00DF4441"/>
    <w:rsid w:val="00DF47AA"/>
    <w:rsid w:val="00DF4DCC"/>
    <w:rsid w:val="00E0349B"/>
    <w:rsid w:val="00E03789"/>
    <w:rsid w:val="00E03D7F"/>
    <w:rsid w:val="00E07008"/>
    <w:rsid w:val="00E07607"/>
    <w:rsid w:val="00E12A93"/>
    <w:rsid w:val="00E13EF8"/>
    <w:rsid w:val="00E14D29"/>
    <w:rsid w:val="00E16544"/>
    <w:rsid w:val="00E17109"/>
    <w:rsid w:val="00E17181"/>
    <w:rsid w:val="00E17FD4"/>
    <w:rsid w:val="00E21FDE"/>
    <w:rsid w:val="00E30C88"/>
    <w:rsid w:val="00E31E44"/>
    <w:rsid w:val="00E32618"/>
    <w:rsid w:val="00E33C9C"/>
    <w:rsid w:val="00E35B61"/>
    <w:rsid w:val="00E3722F"/>
    <w:rsid w:val="00E40B22"/>
    <w:rsid w:val="00E448BA"/>
    <w:rsid w:val="00E45DD3"/>
    <w:rsid w:val="00E461E7"/>
    <w:rsid w:val="00E4744B"/>
    <w:rsid w:val="00E503BA"/>
    <w:rsid w:val="00E72DC2"/>
    <w:rsid w:val="00E744B8"/>
    <w:rsid w:val="00E745AD"/>
    <w:rsid w:val="00E7463E"/>
    <w:rsid w:val="00E75425"/>
    <w:rsid w:val="00E8363E"/>
    <w:rsid w:val="00E92D48"/>
    <w:rsid w:val="00EA3944"/>
    <w:rsid w:val="00EA6644"/>
    <w:rsid w:val="00EB2798"/>
    <w:rsid w:val="00EB4762"/>
    <w:rsid w:val="00EB4FB7"/>
    <w:rsid w:val="00EC09A6"/>
    <w:rsid w:val="00EC0C2B"/>
    <w:rsid w:val="00EC3892"/>
    <w:rsid w:val="00EC4D39"/>
    <w:rsid w:val="00EC7906"/>
    <w:rsid w:val="00EC796E"/>
    <w:rsid w:val="00ED0259"/>
    <w:rsid w:val="00ED0305"/>
    <w:rsid w:val="00ED5FFB"/>
    <w:rsid w:val="00EE21F3"/>
    <w:rsid w:val="00EE26BF"/>
    <w:rsid w:val="00EE2CE5"/>
    <w:rsid w:val="00EE417C"/>
    <w:rsid w:val="00EE433D"/>
    <w:rsid w:val="00EE6614"/>
    <w:rsid w:val="00EF194D"/>
    <w:rsid w:val="00EF2140"/>
    <w:rsid w:val="00EF5248"/>
    <w:rsid w:val="00EF5FF3"/>
    <w:rsid w:val="00F011D2"/>
    <w:rsid w:val="00F019A4"/>
    <w:rsid w:val="00F04067"/>
    <w:rsid w:val="00F06C3C"/>
    <w:rsid w:val="00F06FD3"/>
    <w:rsid w:val="00F07EEB"/>
    <w:rsid w:val="00F121A8"/>
    <w:rsid w:val="00F1358C"/>
    <w:rsid w:val="00F154CF"/>
    <w:rsid w:val="00F20909"/>
    <w:rsid w:val="00F2177D"/>
    <w:rsid w:val="00F23F76"/>
    <w:rsid w:val="00F246EF"/>
    <w:rsid w:val="00F30C1F"/>
    <w:rsid w:val="00F31A66"/>
    <w:rsid w:val="00F34AA6"/>
    <w:rsid w:val="00F34F6A"/>
    <w:rsid w:val="00F37B43"/>
    <w:rsid w:val="00F4289E"/>
    <w:rsid w:val="00F4441F"/>
    <w:rsid w:val="00F504B1"/>
    <w:rsid w:val="00F51782"/>
    <w:rsid w:val="00F519ED"/>
    <w:rsid w:val="00F55971"/>
    <w:rsid w:val="00F56657"/>
    <w:rsid w:val="00F61B4A"/>
    <w:rsid w:val="00F635EE"/>
    <w:rsid w:val="00F646C3"/>
    <w:rsid w:val="00F65CBF"/>
    <w:rsid w:val="00F67AE7"/>
    <w:rsid w:val="00F71095"/>
    <w:rsid w:val="00F723E8"/>
    <w:rsid w:val="00F7350E"/>
    <w:rsid w:val="00F73D19"/>
    <w:rsid w:val="00F74734"/>
    <w:rsid w:val="00F82547"/>
    <w:rsid w:val="00F87C25"/>
    <w:rsid w:val="00F9003E"/>
    <w:rsid w:val="00F9082E"/>
    <w:rsid w:val="00F9209C"/>
    <w:rsid w:val="00F920B6"/>
    <w:rsid w:val="00F9333C"/>
    <w:rsid w:val="00F96620"/>
    <w:rsid w:val="00F978DA"/>
    <w:rsid w:val="00FA0389"/>
    <w:rsid w:val="00FA2285"/>
    <w:rsid w:val="00FA6C85"/>
    <w:rsid w:val="00FB455D"/>
    <w:rsid w:val="00FB6977"/>
    <w:rsid w:val="00FC06D3"/>
    <w:rsid w:val="00FC2A3D"/>
    <w:rsid w:val="00FC2BA5"/>
    <w:rsid w:val="00FC78CA"/>
    <w:rsid w:val="00FD06A7"/>
    <w:rsid w:val="00FD0E6A"/>
    <w:rsid w:val="00FD11E8"/>
    <w:rsid w:val="00FD43BC"/>
    <w:rsid w:val="00FD5425"/>
    <w:rsid w:val="00FD580F"/>
    <w:rsid w:val="00FD5D29"/>
    <w:rsid w:val="00FD6AE2"/>
    <w:rsid w:val="00FE0236"/>
    <w:rsid w:val="00FE363A"/>
    <w:rsid w:val="00FE4E46"/>
    <w:rsid w:val="00FE631F"/>
    <w:rsid w:val="00FE6981"/>
    <w:rsid w:val="00FE6B30"/>
    <w:rsid w:val="00FF369E"/>
    <w:rsid w:val="00FF5BB9"/>
    <w:rsid w:val="00FF7BA3"/>
    <w:rsid w:val="01782E71"/>
    <w:rsid w:val="052EA079"/>
    <w:rsid w:val="07B64647"/>
    <w:rsid w:val="09A8FE1B"/>
    <w:rsid w:val="0A8E76F5"/>
    <w:rsid w:val="0D39B25E"/>
    <w:rsid w:val="1A2F69FD"/>
    <w:rsid w:val="1F7DBF55"/>
    <w:rsid w:val="21621180"/>
    <w:rsid w:val="2526179B"/>
    <w:rsid w:val="2AEFCB69"/>
    <w:rsid w:val="2CED062A"/>
    <w:rsid w:val="307BAB42"/>
    <w:rsid w:val="4031731A"/>
    <w:rsid w:val="4939DFA3"/>
    <w:rsid w:val="4E4278E8"/>
    <w:rsid w:val="5256ABA4"/>
    <w:rsid w:val="525DD521"/>
    <w:rsid w:val="5B926752"/>
    <w:rsid w:val="5DB08F44"/>
    <w:rsid w:val="5E916D30"/>
    <w:rsid w:val="627F22CF"/>
    <w:rsid w:val="62FFE91E"/>
    <w:rsid w:val="6FC9D14C"/>
    <w:rsid w:val="75EC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726C4"/>
  <w15:chartTrackingRefBased/>
  <w15:docId w15:val="{C69A2357-091A-4881-BBFD-086CA7CED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B38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240" w:after="0"/>
    </w:pPr>
    <w:rPr>
      <w:rFonts w:cstheme="minorHAnsi"/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220"/>
    </w:pPr>
    <w:rPr>
      <w:rFonts w:cstheme="minorHAnsi"/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440"/>
    </w:pPr>
    <w:rPr>
      <w:rFonts w:cstheme="minorHAnsi"/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660"/>
    </w:pPr>
    <w:rPr>
      <w:rFonts w:cstheme="minorHAnsi"/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880"/>
    </w:pPr>
    <w:rPr>
      <w:rFonts w:cstheme="minorHAnsi"/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100"/>
    </w:pPr>
    <w:rPr>
      <w:rFonts w:cstheme="minorHAnsi"/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320"/>
    </w:pPr>
    <w:rPr>
      <w:rFonts w:cstheme="minorHAnsi"/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540"/>
    </w:pPr>
    <w:rPr>
      <w:rFonts w:cstheme="minorHAnsi"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character" w:styleId="Fulgthyperkobling">
    <w:name w:val="FollowedHyperlink"/>
    <w:basedOn w:val="Standardskriftforavsnitt"/>
    <w:uiPriority w:val="99"/>
    <w:semiHidden/>
    <w:unhideWhenUsed/>
    <w:rsid w:val="001A22BF"/>
    <w:rPr>
      <w:color w:val="954F72" w:themeColor="followedHyperlink"/>
      <w:u w:val="single"/>
    </w:rPr>
  </w:style>
  <w:style w:type="paragraph" w:styleId="Rentekst">
    <w:name w:val="Plain Text"/>
    <w:basedOn w:val="Normal"/>
    <w:link w:val="RentekstTegn"/>
    <w:uiPriority w:val="99"/>
    <w:semiHidden/>
    <w:unhideWhenUsed/>
    <w:rsid w:val="001A22B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nb-NO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1A22BF"/>
    <w:rPr>
      <w:rFonts w:ascii="Courier New" w:eastAsia="Times New Roman" w:hAnsi="Courier New" w:cs="Courier New"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8B5897"/>
    <w:rPr>
      <w:color w:val="605E5C"/>
      <w:shd w:val="clear" w:color="auto" w:fill="E1DFDD"/>
    </w:rPr>
  </w:style>
  <w:style w:type="paragraph" w:styleId="Ingenmellomrom">
    <w:name w:val="No Spacing"/>
    <w:uiPriority w:val="1"/>
    <w:qFormat/>
    <w:rsid w:val="002659C8"/>
    <w:pPr>
      <w:spacing w:after="0" w:line="240" w:lineRule="auto"/>
    </w:pPr>
  </w:style>
  <w:style w:type="character" w:styleId="Omtale">
    <w:name w:val="Mention"/>
    <w:basedOn w:val="Standardskriftforavsnitt"/>
    <w:uiPriority w:val="99"/>
    <w:unhideWhenUsed/>
    <w:rsid w:val="00F4289E"/>
    <w:rPr>
      <w:color w:val="2B579A"/>
      <w:shd w:val="clear" w:color="auto" w:fill="E1DFDD"/>
    </w:rPr>
  </w:style>
  <w:style w:type="character" w:customStyle="1" w:styleId="ui-provider">
    <w:name w:val="ui-provider"/>
    <w:basedOn w:val="Standardskriftforavsnitt"/>
    <w:rsid w:val="00BE0F1F"/>
  </w:style>
  <w:style w:type="character" w:styleId="Sterk">
    <w:name w:val="Strong"/>
    <w:basedOn w:val="Standardskriftforavsnitt"/>
    <w:uiPriority w:val="22"/>
    <w:qFormat/>
    <w:rsid w:val="006F3A54"/>
    <w:rPr>
      <w:b/>
      <w:bCs/>
    </w:rPr>
  </w:style>
  <w:style w:type="character" w:styleId="Utheving">
    <w:name w:val="Emphasis"/>
    <w:basedOn w:val="Standardskriftforavsnitt"/>
    <w:uiPriority w:val="20"/>
    <w:qFormat/>
    <w:rsid w:val="006F3A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4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tens\NTNU\o365_ANSK-0475-23%20Event-arrangement%20bistand%20Rammeavtale%20-%20General\02%20Konkurransegrunnlag\Mal%20Eiendomsavdelingen%20Vedlikehold%20Bilag%201-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A5B4FF024EF4D8BFEDB35E2FE7126" ma:contentTypeVersion="3" ma:contentTypeDescription="Create a new document." ma:contentTypeScope="" ma:versionID="3bdcb97938dba0e8c4fb7c0193380af8">
  <xsd:schema xmlns:xsd="http://www.w3.org/2001/XMLSchema" xmlns:xs="http://www.w3.org/2001/XMLSchema" xmlns:p="http://schemas.microsoft.com/office/2006/metadata/properties" xmlns:ns2="918135ff-414c-4df5-b6bc-9c21f62b594b" targetNamespace="http://schemas.microsoft.com/office/2006/metadata/properties" ma:root="true" ma:fieldsID="d62bcaad733a8f376c628511d67a922e" ns2:_="">
    <xsd:import namespace="918135ff-414c-4df5-b6bc-9c21f62b59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135ff-414c-4df5-b6bc-9c21f62b59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BB6474-A20A-4CB2-89B2-5AD6C3E779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79E6FF-2310-4DC7-8E36-58C7BD04F4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DB46CC-135B-4813-A5C2-5EA50E059D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555A67-BC5D-4DF7-8755-0D8B723A97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8135ff-414c-4df5-b6bc-9c21f62b59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 Eiendomsavdelingen Vedlikehold Bilag 1-4</Template>
  <TotalTime>3</TotalTime>
  <Pages>1</Pages>
  <Words>262</Words>
  <Characters>1389</Characters>
  <Application>Microsoft Office Word</Application>
  <DocSecurity>0</DocSecurity>
  <Lines>11</Lines>
  <Paragraphs>3</Paragraphs>
  <ScaleCrop>false</ScaleCrop>
  <Company>NTNU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 Stensås</dc:creator>
  <cp:keywords/>
  <dc:description/>
  <cp:lastModifiedBy>Rune Gabrielsen</cp:lastModifiedBy>
  <cp:revision>8</cp:revision>
  <dcterms:created xsi:type="dcterms:W3CDTF">2026-04-29T07:46:00Z</dcterms:created>
  <dcterms:modified xsi:type="dcterms:W3CDTF">2026-05-05T10:16:00Z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0x010100E52A5B4FF024EF4D8BFEDB35E2FE7126</vt:lpwstr>
  </property>
  <property fmtid="{D5CDD505-2E9C-101B-9397-08002B2CF9AE}" pid="3" name="Order">
    <vt:r8>11400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